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92" w:type="dxa"/>
        <w:tblInd w:w="-9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20"/>
      </w:tblPr>
      <w:tblGrid>
        <w:gridCol w:w="90"/>
        <w:gridCol w:w="1530"/>
        <w:gridCol w:w="2772"/>
        <w:gridCol w:w="2610"/>
        <w:gridCol w:w="198"/>
        <w:gridCol w:w="180"/>
        <w:gridCol w:w="2046"/>
        <w:gridCol w:w="114"/>
        <w:gridCol w:w="180"/>
        <w:gridCol w:w="720"/>
        <w:gridCol w:w="2052"/>
        <w:gridCol w:w="108"/>
        <w:gridCol w:w="72"/>
        <w:gridCol w:w="108"/>
        <w:gridCol w:w="2340"/>
        <w:gridCol w:w="40"/>
        <w:gridCol w:w="32"/>
      </w:tblGrid>
      <w:tr w:rsidR="00BD07CC" w:rsidRPr="001B37AB" w:rsidTr="006173B1">
        <w:trPr>
          <w:gridBefore w:val="1"/>
          <w:gridAfter w:val="1"/>
          <w:wBefore w:w="90" w:type="dxa"/>
          <w:wAfter w:w="32" w:type="dxa"/>
          <w:trHeight w:val="530"/>
        </w:trPr>
        <w:tc>
          <w:tcPr>
            <w:tcW w:w="15070" w:type="dxa"/>
            <w:gridSpan w:val="15"/>
            <w:tcBorders>
              <w:bottom w:val="double" w:sz="4" w:space="0" w:color="0F243E"/>
            </w:tcBorders>
            <w:shd w:val="clear" w:color="auto" w:fill="E5DFEC"/>
          </w:tcPr>
          <w:p w:rsidR="00BD07CC" w:rsidRDefault="00BD07CC" w:rsidP="005F2F2E">
            <w:pPr>
              <w:pStyle w:val="NoSpacing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Mrs. Lambert’s Biology Class Agenda</w:t>
            </w:r>
          </w:p>
          <w:p w:rsidR="00BD07CC" w:rsidRPr="001C03D8" w:rsidRDefault="00BD07CC" w:rsidP="009537F8">
            <w:pPr>
              <w:pStyle w:val="NoSpacing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Fall Semester – October 24-Nov 25th</w:t>
            </w:r>
          </w:p>
        </w:tc>
      </w:tr>
      <w:tr w:rsidR="00BD07CC" w:rsidRPr="001B37AB" w:rsidTr="006173B1">
        <w:trPr>
          <w:gridBefore w:val="1"/>
          <w:gridAfter w:val="1"/>
          <w:wBefore w:w="90" w:type="dxa"/>
          <w:wAfter w:w="32" w:type="dxa"/>
        </w:trPr>
        <w:tc>
          <w:tcPr>
            <w:tcW w:w="1530" w:type="dxa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  <w:shd w:val="clear" w:color="auto" w:fill="17365D"/>
            <w:vAlign w:val="center"/>
          </w:tcPr>
          <w:p w:rsidR="00BD07CC" w:rsidRPr="001B37AB" w:rsidRDefault="00BD07CC" w:rsidP="005F2F2E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D07CC" w:rsidRPr="001B37AB" w:rsidRDefault="00BD07CC" w:rsidP="005F2F2E">
            <w:pPr>
              <w:shd w:val="clear" w:color="auto" w:fill="E5DFEC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B37AB">
              <w:rPr>
                <w:rFonts w:ascii="Arial" w:hAnsi="Arial" w:cs="Arial"/>
                <w:b/>
                <w:sz w:val="16"/>
                <w:szCs w:val="16"/>
              </w:rPr>
              <w:t>Instructional Format</w:t>
            </w:r>
          </w:p>
          <w:p w:rsidR="00BD07CC" w:rsidRPr="001B37AB" w:rsidRDefault="00BD07CC" w:rsidP="005F2F2E">
            <w:pPr>
              <w:shd w:val="clear" w:color="auto" w:fill="E5DFEC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B37AB">
              <w:rPr>
                <w:rFonts w:ascii="Arial" w:hAnsi="Arial" w:cs="Arial"/>
                <w:b/>
                <w:sz w:val="16"/>
                <w:szCs w:val="16"/>
              </w:rPr>
              <w:t>Codes</w:t>
            </w:r>
          </w:p>
        </w:tc>
        <w:tc>
          <w:tcPr>
            <w:tcW w:w="2772" w:type="dxa"/>
            <w:tcBorders>
              <w:top w:val="double" w:sz="4" w:space="0" w:color="0F243E"/>
              <w:left w:val="double" w:sz="4" w:space="0" w:color="0F243E"/>
              <w:bottom w:val="double" w:sz="4" w:space="0" w:color="auto"/>
              <w:right w:val="double" w:sz="4" w:space="0" w:color="0F243E"/>
            </w:tcBorders>
            <w:shd w:val="clear" w:color="auto" w:fill="17365D"/>
          </w:tcPr>
          <w:p w:rsidR="00BD07CC" w:rsidRPr="001B37AB" w:rsidRDefault="00BD07CC" w:rsidP="005F2F2E">
            <w:pPr>
              <w:shd w:val="clear" w:color="auto" w:fill="E5DFEC"/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:rsidR="00BD07CC" w:rsidRPr="001B37AB" w:rsidRDefault="00BD07CC" w:rsidP="005F2F2E">
            <w:pPr>
              <w:shd w:val="clear" w:color="auto" w:fill="E5DFEC"/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1B37AB">
              <w:rPr>
                <w:rFonts w:ascii="Arial" w:hAnsi="Arial" w:cs="Arial"/>
                <w:b/>
                <w:sz w:val="20"/>
                <w:szCs w:val="20"/>
              </w:rPr>
              <w:t xml:space="preserve">            </w:t>
            </w:r>
            <w:r w:rsidRPr="001B37AB">
              <w:rPr>
                <w:rFonts w:ascii="Arial" w:hAnsi="Arial" w:cs="Arial"/>
                <w:b/>
                <w:sz w:val="20"/>
                <w:szCs w:val="20"/>
                <w:u w:val="single"/>
              </w:rPr>
              <w:t>Assessments</w:t>
            </w:r>
          </w:p>
          <w:p w:rsidR="00BD07CC" w:rsidRPr="001B37AB" w:rsidRDefault="00BD07CC" w:rsidP="005F2F2E">
            <w:pPr>
              <w:shd w:val="clear" w:color="auto" w:fill="E5DFEC"/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:rsidR="00BD07CC" w:rsidRPr="00407D05" w:rsidRDefault="00BD07CC" w:rsidP="005F2F2E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235" w:hanging="17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Test- on </w:t>
            </w:r>
            <w:smartTag w:uri="urn:schemas-microsoft-com:office:smarttags" w:element="place">
              <w:r>
                <w:rPr>
                  <w:rFonts w:ascii="Arial" w:hAnsi="Arial" w:cs="Arial"/>
                  <w:sz w:val="16"/>
                  <w:szCs w:val="16"/>
                </w:rPr>
                <w:t>COS</w:t>
              </w:r>
            </w:smartTag>
            <w:r>
              <w:rPr>
                <w:rFonts w:ascii="Arial" w:hAnsi="Arial" w:cs="Arial"/>
                <w:sz w:val="16"/>
                <w:szCs w:val="16"/>
              </w:rPr>
              <w:t xml:space="preserve"> objective, Unit, or </w:t>
            </w:r>
            <w:r w:rsidRPr="00407D05">
              <w:rPr>
                <w:rFonts w:ascii="Arial" w:hAnsi="Arial" w:cs="Arial"/>
                <w:sz w:val="16"/>
                <w:szCs w:val="16"/>
              </w:rPr>
              <w:t>C</w:t>
            </w:r>
            <w:r>
              <w:rPr>
                <w:rFonts w:ascii="Arial" w:hAnsi="Arial" w:cs="Arial"/>
                <w:sz w:val="16"/>
                <w:szCs w:val="16"/>
              </w:rPr>
              <w:t>hapter(s)</w:t>
            </w:r>
          </w:p>
          <w:p w:rsidR="00BD07CC" w:rsidRPr="00407D05" w:rsidRDefault="00BD07CC" w:rsidP="005F2F2E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235" w:hanging="179"/>
              <w:rPr>
                <w:rFonts w:ascii="Arial" w:hAnsi="Arial" w:cs="Arial"/>
                <w:sz w:val="16"/>
                <w:szCs w:val="16"/>
              </w:rPr>
            </w:pPr>
            <w:r w:rsidRPr="00407D05">
              <w:rPr>
                <w:rFonts w:ascii="Arial" w:hAnsi="Arial" w:cs="Arial"/>
                <w:sz w:val="16"/>
                <w:szCs w:val="16"/>
              </w:rPr>
              <w:t>Q</w:t>
            </w:r>
            <w:r>
              <w:rPr>
                <w:rFonts w:ascii="Arial" w:hAnsi="Arial" w:cs="Arial"/>
                <w:sz w:val="16"/>
                <w:szCs w:val="16"/>
              </w:rPr>
              <w:t>uiz</w:t>
            </w:r>
          </w:p>
          <w:p w:rsidR="00BD07CC" w:rsidRPr="00407D05" w:rsidRDefault="00BD07CC" w:rsidP="005F2F2E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235" w:hanging="179"/>
              <w:rPr>
                <w:rFonts w:ascii="Arial" w:hAnsi="Arial" w:cs="Arial"/>
                <w:sz w:val="16"/>
                <w:szCs w:val="16"/>
              </w:rPr>
            </w:pPr>
            <w:r w:rsidRPr="00407D05">
              <w:rPr>
                <w:rFonts w:ascii="Arial" w:hAnsi="Arial" w:cs="Arial"/>
                <w:sz w:val="16"/>
                <w:szCs w:val="16"/>
              </w:rPr>
              <w:t>S</w:t>
            </w:r>
            <w:r>
              <w:rPr>
                <w:rFonts w:ascii="Arial" w:hAnsi="Arial" w:cs="Arial"/>
                <w:sz w:val="16"/>
                <w:szCs w:val="16"/>
              </w:rPr>
              <w:t>tudent demonstration</w:t>
            </w:r>
          </w:p>
          <w:p w:rsidR="00BD07CC" w:rsidRPr="00407D05" w:rsidRDefault="00BD07CC" w:rsidP="005F2F2E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235" w:hanging="179"/>
              <w:rPr>
                <w:rFonts w:ascii="Arial" w:hAnsi="Arial" w:cs="Arial"/>
                <w:sz w:val="16"/>
                <w:szCs w:val="16"/>
              </w:rPr>
            </w:pPr>
            <w:r w:rsidRPr="00407D05">
              <w:rPr>
                <w:rFonts w:ascii="Arial" w:hAnsi="Arial" w:cs="Arial"/>
                <w:sz w:val="16"/>
                <w:szCs w:val="16"/>
              </w:rPr>
              <w:t>P</w:t>
            </w:r>
            <w:r>
              <w:rPr>
                <w:rFonts w:ascii="Arial" w:hAnsi="Arial" w:cs="Arial"/>
                <w:sz w:val="16"/>
                <w:szCs w:val="16"/>
              </w:rPr>
              <w:t>roject</w:t>
            </w:r>
          </w:p>
          <w:p w:rsidR="00BD07CC" w:rsidRPr="00266618" w:rsidRDefault="00BD07CC" w:rsidP="005F2F2E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235" w:hanging="179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  <w:r w:rsidRPr="00266618">
              <w:rPr>
                <w:rFonts w:ascii="Arial" w:hAnsi="Arial" w:cs="Arial"/>
                <w:sz w:val="16"/>
                <w:szCs w:val="16"/>
              </w:rPr>
              <w:t>C</w:t>
            </w:r>
            <w:r>
              <w:rPr>
                <w:rFonts w:ascii="Arial" w:hAnsi="Arial" w:cs="Arial"/>
                <w:sz w:val="16"/>
                <w:szCs w:val="16"/>
              </w:rPr>
              <w:t>lass work / homework++</w:t>
            </w:r>
          </w:p>
        </w:tc>
        <w:tc>
          <w:tcPr>
            <w:tcW w:w="2610" w:type="dxa"/>
            <w:tcBorders>
              <w:top w:val="double" w:sz="4" w:space="0" w:color="0F243E"/>
              <w:left w:val="double" w:sz="4" w:space="0" w:color="0F243E"/>
              <w:bottom w:val="double" w:sz="4" w:space="0" w:color="auto"/>
              <w:right w:val="double" w:sz="4" w:space="0" w:color="0F243E"/>
            </w:tcBorders>
            <w:shd w:val="clear" w:color="auto" w:fill="0F243E"/>
          </w:tcPr>
          <w:p w:rsidR="00BD07CC" w:rsidRPr="001B37AB" w:rsidRDefault="00BD07CC" w:rsidP="005F2F2E">
            <w:pPr>
              <w:shd w:val="clear" w:color="auto" w:fill="FFFF66"/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:rsidR="00BD07CC" w:rsidRPr="001B37AB" w:rsidRDefault="00BD07CC" w:rsidP="005F2F2E">
            <w:pPr>
              <w:shd w:val="clear" w:color="auto" w:fill="FFFF66"/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1B37AB">
              <w:rPr>
                <w:rFonts w:ascii="Arial" w:hAnsi="Arial" w:cs="Arial"/>
                <w:b/>
                <w:sz w:val="20"/>
                <w:szCs w:val="20"/>
              </w:rPr>
              <w:t xml:space="preserve">         </w:t>
            </w:r>
            <w:r w:rsidRPr="001B37AB">
              <w:rPr>
                <w:rFonts w:ascii="Arial" w:hAnsi="Arial" w:cs="Arial"/>
                <w:b/>
                <w:sz w:val="20"/>
                <w:szCs w:val="20"/>
                <w:u w:val="single"/>
              </w:rPr>
              <w:t>CIP Strategy</w:t>
            </w:r>
          </w:p>
          <w:p w:rsidR="00BD07CC" w:rsidRPr="001B37AB" w:rsidRDefault="00BD07CC" w:rsidP="005F2F2E">
            <w:pPr>
              <w:shd w:val="clear" w:color="auto" w:fill="FFFF66"/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:rsidR="00BD07CC" w:rsidRPr="00407D05" w:rsidRDefault="00BD07CC" w:rsidP="005F2F2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290" w:hanging="180"/>
              <w:rPr>
                <w:rFonts w:ascii="Arial" w:hAnsi="Arial" w:cs="Arial"/>
                <w:sz w:val="16"/>
                <w:szCs w:val="16"/>
              </w:rPr>
            </w:pPr>
            <w:smartTag w:uri="urn:schemas-microsoft-com:office:smarttags" w:element="City">
              <w:smartTag w:uri="urn:schemas-microsoft-com:office:smarttags" w:element="place">
                <w:r w:rsidRPr="00407D05">
                  <w:rPr>
                    <w:rFonts w:ascii="Arial" w:hAnsi="Arial" w:cs="Arial"/>
                    <w:sz w:val="16"/>
                    <w:szCs w:val="16"/>
                  </w:rPr>
                  <w:t>R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t>eading</w:t>
                </w:r>
              </w:smartTag>
            </w:smartTag>
          </w:p>
          <w:p w:rsidR="00BD07CC" w:rsidRPr="00407D05" w:rsidRDefault="00BD07CC" w:rsidP="005F2F2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290" w:hanging="180"/>
              <w:rPr>
                <w:rFonts w:ascii="Arial" w:hAnsi="Arial" w:cs="Arial"/>
                <w:sz w:val="16"/>
                <w:szCs w:val="16"/>
              </w:rPr>
            </w:pPr>
            <w:r w:rsidRPr="00407D05">
              <w:rPr>
                <w:rFonts w:ascii="Arial" w:hAnsi="Arial" w:cs="Arial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</w:rPr>
              <w:t xml:space="preserve">ath </w:t>
            </w:r>
          </w:p>
          <w:p w:rsidR="00BD07CC" w:rsidRPr="00407D05" w:rsidRDefault="00BD07CC" w:rsidP="005F2F2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290" w:hanging="180"/>
              <w:rPr>
                <w:rFonts w:ascii="Arial" w:hAnsi="Arial" w:cs="Arial"/>
                <w:b/>
                <w:sz w:val="16"/>
                <w:szCs w:val="16"/>
              </w:rPr>
            </w:pPr>
            <w:r w:rsidRPr="00407D05">
              <w:rPr>
                <w:rFonts w:ascii="Arial" w:hAnsi="Arial" w:cs="Arial"/>
                <w:sz w:val="16"/>
                <w:szCs w:val="16"/>
              </w:rPr>
              <w:t>C</w:t>
            </w:r>
            <w:r>
              <w:rPr>
                <w:rFonts w:ascii="Arial" w:hAnsi="Arial" w:cs="Arial"/>
                <w:sz w:val="16"/>
                <w:szCs w:val="16"/>
              </w:rPr>
              <w:t xml:space="preserve">ultural </w:t>
            </w:r>
          </w:p>
        </w:tc>
        <w:tc>
          <w:tcPr>
            <w:tcW w:w="2424" w:type="dxa"/>
            <w:gridSpan w:val="3"/>
            <w:tcBorders>
              <w:top w:val="double" w:sz="4" w:space="0" w:color="0F243E"/>
              <w:left w:val="double" w:sz="4" w:space="0" w:color="0F243E"/>
              <w:bottom w:val="double" w:sz="4" w:space="0" w:color="auto"/>
              <w:right w:val="double" w:sz="4" w:space="0" w:color="0F243E"/>
            </w:tcBorders>
            <w:shd w:val="clear" w:color="auto" w:fill="0F243E"/>
          </w:tcPr>
          <w:p w:rsidR="00BD07CC" w:rsidRPr="001B37AB" w:rsidRDefault="00BD07CC" w:rsidP="005F2F2E">
            <w:pPr>
              <w:shd w:val="clear" w:color="auto" w:fill="B8CCE4"/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:rsidR="00BD07CC" w:rsidRPr="001B37AB" w:rsidRDefault="00BD07CC" w:rsidP="005F2F2E">
            <w:pPr>
              <w:shd w:val="clear" w:color="auto" w:fill="B8CCE4"/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1B37AB">
              <w:rPr>
                <w:rFonts w:ascii="Arial" w:hAnsi="Arial" w:cs="Arial"/>
                <w:b/>
                <w:sz w:val="18"/>
                <w:szCs w:val="18"/>
              </w:rPr>
              <w:t xml:space="preserve">     </w:t>
            </w:r>
            <w:r w:rsidRPr="001B37AB">
              <w:rPr>
                <w:rFonts w:ascii="Arial" w:hAnsi="Arial" w:cs="Arial"/>
                <w:b/>
                <w:sz w:val="18"/>
                <w:szCs w:val="18"/>
                <w:u w:val="single"/>
              </w:rPr>
              <w:t>Instructional Method</w:t>
            </w:r>
          </w:p>
          <w:p w:rsidR="00BD07CC" w:rsidRPr="001B37AB" w:rsidRDefault="00BD07CC" w:rsidP="005F2F2E">
            <w:pPr>
              <w:shd w:val="clear" w:color="auto" w:fill="B8CCE4"/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:rsidR="00BD07CC" w:rsidRPr="00407D05" w:rsidRDefault="00BD07CC" w:rsidP="005F2F2E">
            <w:pPr>
              <w:pStyle w:val="ListParagraph"/>
              <w:numPr>
                <w:ilvl w:val="0"/>
                <w:numId w:val="13"/>
              </w:numPr>
              <w:tabs>
                <w:tab w:val="left" w:pos="282"/>
              </w:tabs>
              <w:spacing w:after="0" w:line="240" w:lineRule="auto"/>
              <w:ind w:left="72" w:firstLine="0"/>
              <w:rPr>
                <w:rFonts w:ascii="Arial" w:hAnsi="Arial" w:cs="Arial"/>
                <w:sz w:val="16"/>
                <w:szCs w:val="16"/>
              </w:rPr>
            </w:pPr>
            <w:r w:rsidRPr="00407D05">
              <w:rPr>
                <w:rFonts w:ascii="Arial" w:hAnsi="Arial" w:cs="Arial"/>
                <w:sz w:val="16"/>
                <w:szCs w:val="16"/>
              </w:rPr>
              <w:t>Whole Group</w:t>
            </w:r>
          </w:p>
          <w:p w:rsidR="00BD07CC" w:rsidRPr="00407D05" w:rsidRDefault="00BD07CC" w:rsidP="005F2F2E">
            <w:pPr>
              <w:pStyle w:val="ListParagraph"/>
              <w:numPr>
                <w:ilvl w:val="1"/>
                <w:numId w:val="16"/>
              </w:numPr>
              <w:tabs>
                <w:tab w:val="left" w:pos="252"/>
              </w:tabs>
              <w:spacing w:after="0" w:line="240" w:lineRule="auto"/>
              <w:ind w:left="612" w:hanging="270"/>
              <w:rPr>
                <w:rFonts w:ascii="Arial" w:hAnsi="Arial" w:cs="Arial"/>
                <w:sz w:val="16"/>
                <w:szCs w:val="16"/>
              </w:rPr>
            </w:pPr>
            <w:r w:rsidRPr="00407D05">
              <w:rPr>
                <w:rFonts w:ascii="Arial" w:hAnsi="Arial" w:cs="Arial"/>
                <w:sz w:val="16"/>
                <w:szCs w:val="16"/>
              </w:rPr>
              <w:t>Teacher  Led</w:t>
            </w:r>
          </w:p>
          <w:p w:rsidR="00BD07CC" w:rsidRPr="00407D05" w:rsidRDefault="00BD07CC" w:rsidP="005F2F2E">
            <w:pPr>
              <w:pStyle w:val="ListParagraph"/>
              <w:numPr>
                <w:ilvl w:val="1"/>
                <w:numId w:val="16"/>
              </w:numPr>
              <w:tabs>
                <w:tab w:val="left" w:pos="282"/>
              </w:tabs>
              <w:spacing w:after="0" w:line="240" w:lineRule="auto"/>
              <w:ind w:left="612" w:hanging="270"/>
              <w:rPr>
                <w:rFonts w:ascii="Arial" w:hAnsi="Arial" w:cs="Arial"/>
                <w:sz w:val="16"/>
                <w:szCs w:val="16"/>
              </w:rPr>
            </w:pPr>
            <w:r w:rsidRPr="00407D05">
              <w:rPr>
                <w:rFonts w:ascii="Arial" w:hAnsi="Arial" w:cs="Arial"/>
                <w:sz w:val="16"/>
                <w:szCs w:val="16"/>
              </w:rPr>
              <w:t>Student  Led</w:t>
            </w:r>
          </w:p>
          <w:p w:rsidR="00BD07CC" w:rsidRPr="00407D05" w:rsidRDefault="00BD07CC" w:rsidP="005F2F2E">
            <w:pPr>
              <w:pStyle w:val="ListParagraph"/>
              <w:numPr>
                <w:ilvl w:val="0"/>
                <w:numId w:val="16"/>
              </w:numPr>
              <w:tabs>
                <w:tab w:val="left" w:pos="282"/>
              </w:tabs>
              <w:spacing w:after="0" w:line="240" w:lineRule="auto"/>
              <w:ind w:left="72" w:firstLine="0"/>
              <w:rPr>
                <w:rFonts w:ascii="Arial" w:hAnsi="Arial" w:cs="Arial"/>
                <w:sz w:val="16"/>
                <w:szCs w:val="16"/>
              </w:rPr>
            </w:pPr>
            <w:r w:rsidRPr="00407D05">
              <w:rPr>
                <w:rFonts w:ascii="Arial" w:hAnsi="Arial" w:cs="Arial"/>
                <w:sz w:val="16"/>
                <w:szCs w:val="16"/>
              </w:rPr>
              <w:t>Small Group</w:t>
            </w:r>
          </w:p>
          <w:p w:rsidR="00BD07CC" w:rsidRPr="00407D05" w:rsidRDefault="00BD07CC" w:rsidP="005F2F2E">
            <w:pPr>
              <w:pStyle w:val="ListParagraph"/>
              <w:numPr>
                <w:ilvl w:val="0"/>
                <w:numId w:val="16"/>
              </w:numPr>
              <w:tabs>
                <w:tab w:val="left" w:pos="282"/>
              </w:tabs>
              <w:spacing w:after="0" w:line="240" w:lineRule="auto"/>
              <w:ind w:left="72" w:firstLine="0"/>
              <w:rPr>
                <w:rFonts w:ascii="Arial" w:hAnsi="Arial" w:cs="Arial"/>
                <w:sz w:val="16"/>
                <w:szCs w:val="16"/>
              </w:rPr>
            </w:pPr>
            <w:r w:rsidRPr="00407D05">
              <w:rPr>
                <w:rFonts w:ascii="Arial" w:hAnsi="Arial" w:cs="Arial"/>
                <w:sz w:val="16"/>
                <w:szCs w:val="16"/>
              </w:rPr>
              <w:t>Differentiated</w:t>
            </w:r>
          </w:p>
          <w:p w:rsidR="00BD07CC" w:rsidRPr="00407D05" w:rsidRDefault="00BD07CC" w:rsidP="005F2F2E">
            <w:pPr>
              <w:pStyle w:val="ListParagraph"/>
              <w:tabs>
                <w:tab w:val="left" w:pos="282"/>
              </w:tabs>
              <w:spacing w:after="0" w:line="240" w:lineRule="auto"/>
              <w:ind w:left="72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66" w:type="dxa"/>
            <w:gridSpan w:val="4"/>
            <w:tcBorders>
              <w:top w:val="double" w:sz="4" w:space="0" w:color="0F243E"/>
              <w:left w:val="double" w:sz="4" w:space="0" w:color="0F243E"/>
              <w:bottom w:val="double" w:sz="4" w:space="0" w:color="auto"/>
              <w:right w:val="double" w:sz="4" w:space="0" w:color="0F243E"/>
            </w:tcBorders>
            <w:shd w:val="clear" w:color="auto" w:fill="0F243E"/>
          </w:tcPr>
          <w:p w:rsidR="00BD07CC" w:rsidRPr="001B37AB" w:rsidRDefault="00BD07CC" w:rsidP="005F2F2E">
            <w:pPr>
              <w:shd w:val="clear" w:color="auto" w:fill="E5B8B7"/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:rsidR="00BD07CC" w:rsidRPr="001B37AB" w:rsidRDefault="00BD07CC" w:rsidP="005F2F2E">
            <w:pPr>
              <w:shd w:val="clear" w:color="auto" w:fill="E5B8B7"/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1B37A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1B37AB">
              <w:rPr>
                <w:rFonts w:ascii="Arial" w:hAnsi="Arial" w:cs="Arial"/>
                <w:b/>
                <w:sz w:val="20"/>
                <w:szCs w:val="20"/>
              </w:rPr>
              <w:t xml:space="preserve">             </w:t>
            </w:r>
            <w:r w:rsidRPr="001B37AB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Technology       </w:t>
            </w:r>
          </w:p>
          <w:p w:rsidR="00BD07CC" w:rsidRPr="001B37AB" w:rsidRDefault="00BD07CC" w:rsidP="005F2F2E">
            <w:pPr>
              <w:shd w:val="clear" w:color="auto" w:fill="E5B8B7"/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:rsidR="00BD07CC" w:rsidRPr="00407D05" w:rsidRDefault="00BD07CC" w:rsidP="005F2F2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07D05">
              <w:rPr>
                <w:rFonts w:ascii="Arial" w:hAnsi="Arial" w:cs="Arial"/>
                <w:sz w:val="16"/>
                <w:szCs w:val="16"/>
              </w:rPr>
              <w:t>Desktop/Laptop</w:t>
            </w:r>
          </w:p>
          <w:p w:rsidR="00BD07CC" w:rsidRPr="00407D05" w:rsidRDefault="00BD07CC" w:rsidP="005F2F2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07D05">
              <w:rPr>
                <w:rFonts w:ascii="Arial" w:hAnsi="Arial" w:cs="Arial"/>
                <w:sz w:val="16"/>
                <w:szCs w:val="16"/>
              </w:rPr>
              <w:t>PowerPoint</w:t>
            </w:r>
          </w:p>
          <w:p w:rsidR="00BD07CC" w:rsidRPr="00407D05" w:rsidRDefault="00BD07CC" w:rsidP="005F2F2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07D05">
              <w:rPr>
                <w:rFonts w:ascii="Arial" w:hAnsi="Arial" w:cs="Arial"/>
                <w:sz w:val="16"/>
                <w:szCs w:val="16"/>
              </w:rPr>
              <w:t>Mobi Interwrite board</w:t>
            </w:r>
          </w:p>
          <w:p w:rsidR="00BD07CC" w:rsidRPr="00407D05" w:rsidRDefault="00BD07CC" w:rsidP="005F2F2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07D05">
              <w:rPr>
                <w:rFonts w:ascii="Arial" w:hAnsi="Arial" w:cs="Arial"/>
                <w:sz w:val="16"/>
                <w:szCs w:val="16"/>
              </w:rPr>
              <w:t>Clicker System</w:t>
            </w:r>
          </w:p>
          <w:p w:rsidR="00BD07CC" w:rsidRPr="00407D05" w:rsidRDefault="00BD07CC" w:rsidP="005F2F2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07D05">
              <w:rPr>
                <w:rFonts w:ascii="Arial" w:hAnsi="Arial" w:cs="Arial"/>
                <w:sz w:val="16"/>
                <w:szCs w:val="16"/>
              </w:rPr>
              <w:t>Elmo/Document Camera</w:t>
            </w:r>
          </w:p>
          <w:p w:rsidR="00BD07CC" w:rsidRPr="00407D05" w:rsidRDefault="00BD07CC" w:rsidP="005F2F2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07D05">
              <w:rPr>
                <w:rFonts w:ascii="Arial" w:hAnsi="Arial" w:cs="Arial"/>
                <w:sz w:val="16"/>
                <w:szCs w:val="16"/>
              </w:rPr>
              <w:t>Smartboard</w:t>
            </w:r>
          </w:p>
          <w:p w:rsidR="00BD07CC" w:rsidRPr="00407D05" w:rsidRDefault="00BD07CC" w:rsidP="005F2F2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407D05">
              <w:rPr>
                <w:rFonts w:ascii="Arial" w:hAnsi="Arial" w:cs="Arial"/>
                <w:sz w:val="16"/>
                <w:szCs w:val="16"/>
              </w:rPr>
              <w:t>Media-Internet clips via projector, video/audio</w:t>
            </w:r>
          </w:p>
        </w:tc>
        <w:tc>
          <w:tcPr>
            <w:tcW w:w="2668" w:type="dxa"/>
            <w:gridSpan w:val="5"/>
            <w:tcBorders>
              <w:top w:val="double" w:sz="4" w:space="0" w:color="0F243E"/>
              <w:left w:val="double" w:sz="4" w:space="0" w:color="0F243E"/>
              <w:bottom w:val="double" w:sz="4" w:space="0" w:color="auto"/>
              <w:right w:val="double" w:sz="4" w:space="0" w:color="0F243E"/>
            </w:tcBorders>
            <w:shd w:val="clear" w:color="auto" w:fill="0F243E"/>
          </w:tcPr>
          <w:p w:rsidR="00BD07CC" w:rsidRPr="001B37AB" w:rsidRDefault="00BD07CC" w:rsidP="005F2F2E">
            <w:pPr>
              <w:shd w:val="clear" w:color="auto" w:fill="E5DFEC"/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:rsidR="00BD07CC" w:rsidRPr="001B37AB" w:rsidRDefault="00BD07CC" w:rsidP="005F2F2E">
            <w:pPr>
              <w:shd w:val="clear" w:color="auto" w:fill="E5DFEC"/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1B37AB">
              <w:rPr>
                <w:rFonts w:ascii="Arial" w:hAnsi="Arial" w:cs="Arial"/>
                <w:b/>
                <w:sz w:val="20"/>
                <w:szCs w:val="20"/>
              </w:rPr>
              <w:t xml:space="preserve">      </w:t>
            </w:r>
            <w:r w:rsidRPr="001B37AB">
              <w:rPr>
                <w:rFonts w:ascii="Arial" w:hAnsi="Arial" w:cs="Arial"/>
                <w:b/>
                <w:sz w:val="20"/>
                <w:szCs w:val="20"/>
                <w:u w:val="single"/>
              </w:rPr>
              <w:t>Instructional Format</w:t>
            </w:r>
          </w:p>
          <w:p w:rsidR="00BD07CC" w:rsidRPr="001B37AB" w:rsidRDefault="00BD07CC" w:rsidP="005F2F2E">
            <w:pPr>
              <w:shd w:val="clear" w:color="auto" w:fill="E5DFEC"/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:rsidR="00BD07CC" w:rsidRPr="001B37AB" w:rsidRDefault="00BD07CC" w:rsidP="005F2F2E">
            <w:pPr>
              <w:shd w:val="clear" w:color="auto" w:fill="E5DFEC"/>
              <w:spacing w:after="0" w:line="240" w:lineRule="auto"/>
              <w:rPr>
                <w:rFonts w:ascii="Arial" w:hAnsi="Arial" w:cs="Arial"/>
                <w:b/>
                <w:sz w:val="6"/>
                <w:szCs w:val="6"/>
                <w:u w:val="single"/>
              </w:rPr>
            </w:pPr>
          </w:p>
          <w:p w:rsidR="00BD07CC" w:rsidRPr="00407D05" w:rsidRDefault="00BD07CC" w:rsidP="005F2F2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07D05">
              <w:rPr>
                <w:rFonts w:ascii="Arial" w:hAnsi="Arial" w:cs="Arial"/>
                <w:sz w:val="16"/>
                <w:szCs w:val="16"/>
              </w:rPr>
              <w:t>Interactive Lecture</w:t>
            </w:r>
          </w:p>
          <w:p w:rsidR="00BD07CC" w:rsidRPr="00407D05" w:rsidRDefault="00BD07CC" w:rsidP="005F2F2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07D05">
              <w:rPr>
                <w:rFonts w:ascii="Arial" w:hAnsi="Arial" w:cs="Arial"/>
                <w:sz w:val="16"/>
                <w:szCs w:val="16"/>
              </w:rPr>
              <w:t>Note-taking handouts/wks</w:t>
            </w:r>
          </w:p>
          <w:p w:rsidR="00BD07CC" w:rsidRPr="00407D05" w:rsidRDefault="00BD07CC" w:rsidP="005F2F2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07D05">
              <w:rPr>
                <w:rFonts w:ascii="Arial" w:hAnsi="Arial" w:cs="Arial"/>
                <w:sz w:val="16"/>
                <w:szCs w:val="16"/>
              </w:rPr>
              <w:t xml:space="preserve">Discussion </w:t>
            </w:r>
          </w:p>
          <w:p w:rsidR="00BD07CC" w:rsidRDefault="00BD07CC" w:rsidP="005F2F2E">
            <w:pPr>
              <w:pStyle w:val="ListParagraph"/>
              <w:numPr>
                <w:ilvl w:val="1"/>
                <w:numId w:val="15"/>
              </w:numPr>
              <w:spacing w:after="0" w:line="240" w:lineRule="auto"/>
              <w:ind w:left="1062" w:hanging="270"/>
              <w:rPr>
                <w:rFonts w:ascii="Arial" w:hAnsi="Arial" w:cs="Arial"/>
                <w:sz w:val="16"/>
                <w:szCs w:val="16"/>
              </w:rPr>
            </w:pPr>
            <w:r w:rsidRPr="00407D05">
              <w:rPr>
                <w:rFonts w:ascii="Arial" w:hAnsi="Arial" w:cs="Arial"/>
                <w:sz w:val="16"/>
                <w:szCs w:val="16"/>
              </w:rPr>
              <w:t>Whole group</w:t>
            </w:r>
          </w:p>
          <w:p w:rsidR="00BD07CC" w:rsidRPr="00266618" w:rsidRDefault="00BD07CC" w:rsidP="005F2F2E">
            <w:pPr>
              <w:pStyle w:val="ListParagraph"/>
              <w:numPr>
                <w:ilvl w:val="1"/>
                <w:numId w:val="15"/>
              </w:numPr>
              <w:spacing w:after="0" w:line="240" w:lineRule="auto"/>
              <w:ind w:left="1062" w:hanging="270"/>
              <w:rPr>
                <w:rFonts w:ascii="Arial" w:hAnsi="Arial" w:cs="Arial"/>
                <w:sz w:val="16"/>
                <w:szCs w:val="16"/>
              </w:rPr>
            </w:pPr>
            <w:r w:rsidRPr="00266618">
              <w:rPr>
                <w:rFonts w:ascii="Arial" w:hAnsi="Arial" w:cs="Arial"/>
                <w:sz w:val="16"/>
                <w:szCs w:val="16"/>
              </w:rPr>
              <w:t>Small group</w:t>
            </w:r>
          </w:p>
          <w:p w:rsidR="00BD07CC" w:rsidRPr="00407D05" w:rsidRDefault="00BD07CC" w:rsidP="005F2F2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07D05">
              <w:rPr>
                <w:rFonts w:ascii="Arial" w:hAnsi="Arial" w:cs="Arial"/>
                <w:sz w:val="16"/>
                <w:szCs w:val="16"/>
              </w:rPr>
              <w:t>Guided Practice</w:t>
            </w:r>
          </w:p>
          <w:p w:rsidR="00BD07CC" w:rsidRPr="00407D05" w:rsidRDefault="00BD07CC" w:rsidP="005F2F2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07D05">
              <w:rPr>
                <w:rFonts w:ascii="Arial" w:hAnsi="Arial" w:cs="Arial"/>
                <w:sz w:val="16"/>
                <w:szCs w:val="16"/>
              </w:rPr>
              <w:t>Lab/Activity/Demo</w:t>
            </w:r>
          </w:p>
          <w:p w:rsidR="00BD07CC" w:rsidRPr="00407D05" w:rsidRDefault="00BD07CC" w:rsidP="005F2F2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07D05">
              <w:rPr>
                <w:rFonts w:ascii="Arial" w:hAnsi="Arial" w:cs="Arial"/>
                <w:sz w:val="16"/>
                <w:szCs w:val="16"/>
              </w:rPr>
              <w:t>Video and/or audio clips</w:t>
            </w:r>
          </w:p>
          <w:p w:rsidR="00BD07CC" w:rsidRPr="00266618" w:rsidRDefault="00BD07CC" w:rsidP="005F2F2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407D05">
              <w:rPr>
                <w:rFonts w:ascii="Arial" w:hAnsi="Arial" w:cs="Arial"/>
                <w:sz w:val="16"/>
                <w:szCs w:val="16"/>
              </w:rPr>
              <w:t>Guest Speaker</w:t>
            </w:r>
          </w:p>
          <w:p w:rsidR="00BD07CC" w:rsidRPr="00266618" w:rsidRDefault="00BD07CC" w:rsidP="005F2F2E">
            <w:pPr>
              <w:pStyle w:val="ListParagraph"/>
              <w:spacing w:after="0" w:line="240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BD07CC" w:rsidRPr="001B37AB" w:rsidTr="006173B1">
        <w:trPr>
          <w:gridAfter w:val="1"/>
          <w:wAfter w:w="32" w:type="dxa"/>
        </w:trPr>
        <w:tc>
          <w:tcPr>
            <w:tcW w:w="1620" w:type="dxa"/>
            <w:gridSpan w:val="2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auto"/>
            </w:tcBorders>
            <w:shd w:val="clear" w:color="auto" w:fill="0F243E"/>
          </w:tcPr>
          <w:p w:rsidR="00BD07CC" w:rsidRPr="00A71F1E" w:rsidRDefault="00BD07CC" w:rsidP="002F753C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7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Pr="008F180B" w:rsidRDefault="00BD07CC" w:rsidP="002F753C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Pr="008F180B" w:rsidRDefault="00BD07CC" w:rsidP="002F753C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242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Pr="008F180B" w:rsidRDefault="00BD07CC" w:rsidP="002F753C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3066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Pr="008F180B" w:rsidRDefault="00BD07CC" w:rsidP="002F753C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2668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Pr="008F180B" w:rsidRDefault="00BD07CC" w:rsidP="002F753C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BD07CC" w:rsidRPr="001B37AB" w:rsidTr="006173B1">
        <w:trPr>
          <w:gridAfter w:val="1"/>
          <w:wAfter w:w="32" w:type="dxa"/>
        </w:trPr>
        <w:tc>
          <w:tcPr>
            <w:tcW w:w="1620" w:type="dxa"/>
            <w:gridSpan w:val="2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auto"/>
            </w:tcBorders>
            <w:shd w:val="clear" w:color="auto" w:fill="0F243E"/>
          </w:tcPr>
          <w:p w:rsidR="00BD07CC" w:rsidRPr="00A71F1E" w:rsidRDefault="00BD07CC" w:rsidP="002F753C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7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Pr="008F180B" w:rsidRDefault="00BD07CC" w:rsidP="002F753C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Pr="008F180B" w:rsidRDefault="00BD07CC" w:rsidP="002F753C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242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Pr="008F180B" w:rsidRDefault="00BD07CC" w:rsidP="002F753C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3066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Pr="008F180B" w:rsidRDefault="00BD07CC" w:rsidP="002F753C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2668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Pr="008F180B" w:rsidRDefault="00BD07CC" w:rsidP="002F753C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BD07CC" w:rsidRPr="001B37AB" w:rsidTr="006173B1">
        <w:trPr>
          <w:gridAfter w:val="1"/>
          <w:wAfter w:w="32" w:type="dxa"/>
        </w:trPr>
        <w:tc>
          <w:tcPr>
            <w:tcW w:w="1620" w:type="dxa"/>
            <w:gridSpan w:val="2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auto"/>
            </w:tcBorders>
            <w:shd w:val="clear" w:color="auto" w:fill="0F243E"/>
          </w:tcPr>
          <w:p w:rsidR="00BD07CC" w:rsidRPr="00A71F1E" w:rsidRDefault="00BD07CC" w:rsidP="002F753C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7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Pr="008F180B" w:rsidRDefault="00BD07CC" w:rsidP="002F753C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Pr="008F180B" w:rsidRDefault="00BD07CC" w:rsidP="002F753C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242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Pr="008F180B" w:rsidRDefault="00BD07CC" w:rsidP="002F753C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3066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Pr="008F180B" w:rsidRDefault="00BD07CC" w:rsidP="002F753C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2668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Pr="008F180B" w:rsidRDefault="00BD07CC" w:rsidP="002F753C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BD07CC" w:rsidRPr="001B37AB" w:rsidTr="006173B1">
        <w:trPr>
          <w:gridAfter w:val="1"/>
          <w:wAfter w:w="32" w:type="dxa"/>
        </w:trPr>
        <w:tc>
          <w:tcPr>
            <w:tcW w:w="1620" w:type="dxa"/>
            <w:gridSpan w:val="2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auto"/>
            </w:tcBorders>
            <w:shd w:val="clear" w:color="auto" w:fill="0F243E"/>
          </w:tcPr>
          <w:p w:rsidR="00BD07CC" w:rsidRPr="00A71F1E" w:rsidRDefault="00BD07CC" w:rsidP="002F753C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7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Pr="008F180B" w:rsidRDefault="00BD07CC" w:rsidP="002F753C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Pr="008F180B" w:rsidRDefault="00BD07CC" w:rsidP="002F753C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242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Pr="008F180B" w:rsidRDefault="00BD07CC" w:rsidP="002F753C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3066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Pr="008F180B" w:rsidRDefault="00BD07CC" w:rsidP="002F753C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2668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Pr="008F180B" w:rsidRDefault="00BD07CC" w:rsidP="002F753C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BD07CC" w:rsidRPr="001B37AB" w:rsidTr="006173B1">
        <w:trPr>
          <w:gridAfter w:val="1"/>
          <w:wAfter w:w="32" w:type="dxa"/>
        </w:trPr>
        <w:tc>
          <w:tcPr>
            <w:tcW w:w="1620" w:type="dxa"/>
            <w:gridSpan w:val="2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auto"/>
            </w:tcBorders>
            <w:shd w:val="clear" w:color="auto" w:fill="0F243E"/>
          </w:tcPr>
          <w:p w:rsidR="00BD07CC" w:rsidRPr="00A71F1E" w:rsidRDefault="00BD07CC" w:rsidP="002F753C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7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Pr="008F180B" w:rsidRDefault="00BD07CC" w:rsidP="002F753C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Pr="008F180B" w:rsidRDefault="00BD07CC" w:rsidP="002F753C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242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Pr="008F180B" w:rsidRDefault="00BD07CC" w:rsidP="002F753C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3066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Pr="008F180B" w:rsidRDefault="00BD07CC" w:rsidP="002F753C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2668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Pr="008F180B" w:rsidRDefault="00BD07CC" w:rsidP="002F753C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BD07CC" w:rsidRPr="001B37AB" w:rsidTr="006173B1">
        <w:trPr>
          <w:gridAfter w:val="1"/>
          <w:wAfter w:w="32" w:type="dxa"/>
        </w:trPr>
        <w:tc>
          <w:tcPr>
            <w:tcW w:w="1620" w:type="dxa"/>
            <w:gridSpan w:val="2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auto"/>
            </w:tcBorders>
            <w:shd w:val="clear" w:color="auto" w:fill="0F243E"/>
          </w:tcPr>
          <w:p w:rsidR="00BD07CC" w:rsidRPr="00A71F1E" w:rsidRDefault="00BD07CC" w:rsidP="002F753C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7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Pr="008F180B" w:rsidRDefault="00BD07CC" w:rsidP="002F753C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Pr="008F180B" w:rsidRDefault="00BD07CC" w:rsidP="002F753C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242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Pr="008F180B" w:rsidRDefault="00BD07CC" w:rsidP="002F753C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3066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Pr="008F180B" w:rsidRDefault="00BD07CC" w:rsidP="002F753C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2668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Pr="008F180B" w:rsidRDefault="00BD07CC" w:rsidP="002F753C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BD07CC" w:rsidRPr="001B37AB" w:rsidTr="006173B1">
        <w:trPr>
          <w:gridAfter w:val="1"/>
          <w:wAfter w:w="32" w:type="dxa"/>
        </w:trPr>
        <w:tc>
          <w:tcPr>
            <w:tcW w:w="1620" w:type="dxa"/>
            <w:gridSpan w:val="2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auto"/>
            </w:tcBorders>
            <w:shd w:val="clear" w:color="auto" w:fill="0F243E"/>
          </w:tcPr>
          <w:p w:rsidR="00BD07CC" w:rsidRPr="00A71F1E" w:rsidRDefault="00BD07CC" w:rsidP="002F753C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7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Pr="008F180B" w:rsidRDefault="00BD07CC" w:rsidP="002F753C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Pr="008F180B" w:rsidRDefault="00BD07CC" w:rsidP="002F753C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242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Pr="008F180B" w:rsidRDefault="00BD07CC" w:rsidP="002F753C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3066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Pr="008F180B" w:rsidRDefault="00BD07CC" w:rsidP="002F753C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2668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Pr="008F180B" w:rsidRDefault="00BD07CC" w:rsidP="002F753C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BD07CC" w:rsidRPr="001B37AB" w:rsidTr="006173B1">
        <w:trPr>
          <w:gridAfter w:val="1"/>
          <w:wAfter w:w="32" w:type="dxa"/>
        </w:trPr>
        <w:tc>
          <w:tcPr>
            <w:tcW w:w="1620" w:type="dxa"/>
            <w:gridSpan w:val="2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auto"/>
            </w:tcBorders>
            <w:shd w:val="clear" w:color="auto" w:fill="0F243E"/>
          </w:tcPr>
          <w:p w:rsidR="00BD07CC" w:rsidRPr="00A71F1E" w:rsidRDefault="00BD07CC" w:rsidP="002F753C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7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Pr="008F180B" w:rsidRDefault="00BD07CC" w:rsidP="002F753C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Pr="008F180B" w:rsidRDefault="00BD07CC" w:rsidP="002F753C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242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Pr="008F180B" w:rsidRDefault="00BD07CC" w:rsidP="002F753C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3066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Pr="008F180B" w:rsidRDefault="00BD07CC" w:rsidP="002F753C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2668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Pr="008F180B" w:rsidRDefault="00BD07CC" w:rsidP="002F753C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BD07CC" w:rsidRPr="001B37AB" w:rsidTr="006173B1">
        <w:trPr>
          <w:gridAfter w:val="1"/>
          <w:wAfter w:w="32" w:type="dxa"/>
        </w:trPr>
        <w:tc>
          <w:tcPr>
            <w:tcW w:w="1620" w:type="dxa"/>
            <w:gridSpan w:val="2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auto"/>
            </w:tcBorders>
            <w:shd w:val="clear" w:color="auto" w:fill="0F243E"/>
          </w:tcPr>
          <w:p w:rsidR="00BD07CC" w:rsidRPr="00A71F1E" w:rsidRDefault="00BD07CC" w:rsidP="002F753C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7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Pr="008F180B" w:rsidRDefault="00BD07CC" w:rsidP="002F753C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Pr="008F180B" w:rsidRDefault="00BD07CC" w:rsidP="002F753C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242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Pr="008F180B" w:rsidRDefault="00BD07CC" w:rsidP="002F753C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3066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Pr="008F180B" w:rsidRDefault="00BD07CC" w:rsidP="002F753C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2668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Pr="008F180B" w:rsidRDefault="00BD07CC" w:rsidP="002F753C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BD07CC" w:rsidRPr="001B37AB" w:rsidTr="006173B1">
        <w:trPr>
          <w:gridAfter w:val="1"/>
          <w:wAfter w:w="32" w:type="dxa"/>
        </w:trPr>
        <w:tc>
          <w:tcPr>
            <w:tcW w:w="1620" w:type="dxa"/>
            <w:gridSpan w:val="2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auto"/>
            </w:tcBorders>
            <w:shd w:val="clear" w:color="auto" w:fill="0F243E"/>
          </w:tcPr>
          <w:p w:rsidR="00BD07CC" w:rsidRPr="00A71F1E" w:rsidRDefault="00BD07CC" w:rsidP="002F753C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7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Pr="008F180B" w:rsidRDefault="00BD07CC" w:rsidP="002F753C">
            <w:pPr>
              <w:pStyle w:val="NoSpacing"/>
              <w:rPr>
                <w:b/>
                <w:sz w:val="20"/>
                <w:szCs w:val="20"/>
              </w:rPr>
            </w:pPr>
            <w:r w:rsidRPr="008F180B">
              <w:rPr>
                <w:b/>
                <w:sz w:val="20"/>
                <w:szCs w:val="20"/>
              </w:rPr>
              <w:t>Monday-Aug 23</w:t>
            </w:r>
          </w:p>
        </w:tc>
        <w:tc>
          <w:tcPr>
            <w:tcW w:w="26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Pr="008F180B" w:rsidRDefault="00BD07CC" w:rsidP="002F753C">
            <w:pPr>
              <w:pStyle w:val="NoSpacing"/>
              <w:rPr>
                <w:b/>
                <w:sz w:val="20"/>
                <w:szCs w:val="20"/>
              </w:rPr>
            </w:pPr>
            <w:r w:rsidRPr="008F180B">
              <w:rPr>
                <w:b/>
                <w:sz w:val="20"/>
                <w:szCs w:val="20"/>
              </w:rPr>
              <w:t>Tuesday-Aug 24</w:t>
            </w:r>
          </w:p>
        </w:tc>
        <w:tc>
          <w:tcPr>
            <w:tcW w:w="242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Pr="008F180B" w:rsidRDefault="00BD07CC" w:rsidP="002F753C">
            <w:pPr>
              <w:pStyle w:val="NoSpacing"/>
              <w:rPr>
                <w:b/>
                <w:sz w:val="20"/>
                <w:szCs w:val="20"/>
              </w:rPr>
            </w:pPr>
            <w:r w:rsidRPr="008F180B">
              <w:rPr>
                <w:b/>
                <w:sz w:val="20"/>
                <w:szCs w:val="20"/>
              </w:rPr>
              <w:t>Wednesday-Aug 25</w:t>
            </w:r>
          </w:p>
        </w:tc>
        <w:tc>
          <w:tcPr>
            <w:tcW w:w="3066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Pr="008F180B" w:rsidRDefault="00BD07CC" w:rsidP="002F753C">
            <w:pPr>
              <w:pStyle w:val="NoSpacing"/>
              <w:rPr>
                <w:b/>
                <w:sz w:val="20"/>
                <w:szCs w:val="20"/>
              </w:rPr>
            </w:pPr>
            <w:r w:rsidRPr="008F180B">
              <w:rPr>
                <w:b/>
                <w:sz w:val="20"/>
                <w:szCs w:val="20"/>
              </w:rPr>
              <w:t>Thursday-Aug 26</w:t>
            </w:r>
          </w:p>
        </w:tc>
        <w:tc>
          <w:tcPr>
            <w:tcW w:w="2668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Pr="008F180B" w:rsidRDefault="00BD07CC" w:rsidP="002F753C">
            <w:pPr>
              <w:pStyle w:val="NoSpacing"/>
              <w:rPr>
                <w:b/>
                <w:sz w:val="20"/>
                <w:szCs w:val="20"/>
              </w:rPr>
            </w:pPr>
            <w:r w:rsidRPr="008F180B">
              <w:rPr>
                <w:b/>
                <w:sz w:val="20"/>
                <w:szCs w:val="20"/>
              </w:rPr>
              <w:t>Friday-Aug 27</w:t>
            </w:r>
          </w:p>
        </w:tc>
      </w:tr>
      <w:tr w:rsidR="00BD07CC" w:rsidRPr="001B37AB" w:rsidTr="006173B1">
        <w:trPr>
          <w:gridAfter w:val="1"/>
          <w:wAfter w:w="32" w:type="dxa"/>
        </w:trPr>
        <w:tc>
          <w:tcPr>
            <w:tcW w:w="1620" w:type="dxa"/>
            <w:gridSpan w:val="2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auto"/>
            </w:tcBorders>
            <w:shd w:val="clear" w:color="auto" w:fill="0F243E"/>
          </w:tcPr>
          <w:p w:rsidR="00BD07CC" w:rsidRPr="00A71F1E" w:rsidRDefault="00BD07CC" w:rsidP="002F753C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7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Pr="008F180B" w:rsidRDefault="00BD07CC" w:rsidP="002F753C">
            <w:pPr>
              <w:pStyle w:val="NoSpacing"/>
              <w:shd w:val="clear" w:color="auto" w:fill="FFFF99"/>
              <w:ind w:left="222" w:hanging="222"/>
              <w:rPr>
                <w:b/>
                <w:sz w:val="20"/>
                <w:szCs w:val="20"/>
              </w:rPr>
            </w:pPr>
            <w:r w:rsidRPr="008F180B">
              <w:rPr>
                <w:b/>
                <w:sz w:val="20"/>
                <w:szCs w:val="20"/>
              </w:rPr>
              <w:sym w:font="Wingdings" w:char="F04A"/>
            </w:r>
            <w:r w:rsidRPr="008F180B">
              <w:rPr>
                <w:b/>
                <w:sz w:val="20"/>
                <w:szCs w:val="20"/>
              </w:rPr>
              <w:t xml:space="preserve"> </w:t>
            </w:r>
            <w:r w:rsidRPr="008F180B">
              <w:rPr>
                <w:b/>
                <w:sz w:val="20"/>
                <w:szCs w:val="20"/>
                <w:u w:val="single"/>
              </w:rPr>
              <w:t>Motivational Monday</w:t>
            </w:r>
            <w:r w:rsidRPr="008F180B">
              <w:rPr>
                <w:b/>
                <w:sz w:val="20"/>
                <w:szCs w:val="20"/>
              </w:rPr>
              <w:t>: EAT THAT FROG! Video clip</w:t>
            </w:r>
          </w:p>
          <w:p w:rsidR="00BD07CC" w:rsidRPr="008F180B" w:rsidRDefault="00BD07CC" w:rsidP="002F753C">
            <w:pPr>
              <w:pStyle w:val="NoSpacing"/>
              <w:ind w:left="222" w:hanging="222"/>
              <w:rPr>
                <w:b/>
                <w:sz w:val="20"/>
                <w:szCs w:val="20"/>
              </w:rPr>
            </w:pPr>
          </w:p>
          <w:p w:rsidR="00BD07CC" w:rsidRPr="008F180B" w:rsidRDefault="00BD07CC" w:rsidP="002F753C">
            <w:pPr>
              <w:pStyle w:val="NoSpacing"/>
              <w:shd w:val="clear" w:color="auto" w:fill="FFFF99"/>
              <w:ind w:left="222" w:hanging="222"/>
              <w:rPr>
                <w:sz w:val="20"/>
                <w:szCs w:val="20"/>
              </w:rPr>
            </w:pPr>
            <w:r w:rsidRPr="008F180B">
              <w:rPr>
                <w:b/>
                <w:sz w:val="20"/>
                <w:szCs w:val="20"/>
              </w:rPr>
              <w:sym w:font="Wingdings" w:char="F04A"/>
            </w:r>
            <w:r w:rsidRPr="008F180B">
              <w:rPr>
                <w:b/>
                <w:sz w:val="20"/>
                <w:szCs w:val="20"/>
              </w:rPr>
              <w:t xml:space="preserve">  SJE#1</w:t>
            </w:r>
            <w:r>
              <w:rPr>
                <w:b/>
                <w:sz w:val="20"/>
                <w:szCs w:val="20"/>
              </w:rPr>
              <w:t>2</w:t>
            </w:r>
            <w:r w:rsidRPr="008F180B">
              <w:rPr>
                <w:b/>
                <w:sz w:val="20"/>
                <w:szCs w:val="20"/>
              </w:rPr>
              <w:t>:</w:t>
            </w:r>
            <w:r w:rsidRPr="008F180B">
              <w:rPr>
                <w:sz w:val="20"/>
                <w:szCs w:val="20"/>
              </w:rPr>
              <w:t xml:space="preserve"> List &amp; Identify 4 groups of biological molecules &amp; their building blocks.  List all that you ate for breakfast or dinner last night into the 4 categories.</w:t>
            </w:r>
          </w:p>
          <w:p w:rsidR="00BD07CC" w:rsidRPr="008F180B" w:rsidRDefault="00BD07CC" w:rsidP="002F753C">
            <w:pPr>
              <w:pStyle w:val="NoSpacing"/>
              <w:ind w:left="222" w:hanging="222"/>
              <w:rPr>
                <w:sz w:val="20"/>
                <w:szCs w:val="20"/>
              </w:rPr>
            </w:pPr>
            <w:r w:rsidRPr="008F180B">
              <w:rPr>
                <w:b/>
                <w:sz w:val="20"/>
                <w:szCs w:val="20"/>
              </w:rPr>
              <w:sym w:font="Wingdings" w:char="F04A"/>
            </w:r>
            <w:r w:rsidRPr="008F180B">
              <w:rPr>
                <w:b/>
                <w:sz w:val="20"/>
                <w:szCs w:val="20"/>
              </w:rPr>
              <w:t xml:space="preserve">  </w:t>
            </w:r>
            <w:r w:rsidRPr="008F180B">
              <w:rPr>
                <w:b/>
                <w:sz w:val="20"/>
                <w:szCs w:val="20"/>
                <w:shd w:val="clear" w:color="auto" w:fill="D99594"/>
              </w:rPr>
              <w:t>Interactive Lecture on PowerPoint w/note-taking sheet</w:t>
            </w:r>
            <w:r w:rsidRPr="008F180B">
              <w:rPr>
                <w:sz w:val="20"/>
                <w:szCs w:val="20"/>
                <w:u w:val="single"/>
                <w:shd w:val="clear" w:color="auto" w:fill="D99594"/>
              </w:rPr>
              <w:t>:</w:t>
            </w:r>
            <w:r w:rsidRPr="008F180B">
              <w:rPr>
                <w:sz w:val="20"/>
                <w:szCs w:val="20"/>
                <w:u w:val="single"/>
              </w:rPr>
              <w:t xml:space="preserve"> Understanding</w:t>
            </w:r>
            <w:r>
              <w:rPr>
                <w:sz w:val="20"/>
                <w:szCs w:val="20"/>
                <w:u w:val="single"/>
              </w:rPr>
              <w:t xml:space="preserve"> Organic Molecules and the</w:t>
            </w:r>
            <w:r w:rsidRPr="008F180B">
              <w:rPr>
                <w:sz w:val="20"/>
                <w:szCs w:val="20"/>
                <w:u w:val="single"/>
              </w:rPr>
              <w:t xml:space="preserve"> roles molecules play in making us alive!</w:t>
            </w:r>
            <w:r w:rsidRPr="008F180B">
              <w:rPr>
                <w:sz w:val="20"/>
                <w:szCs w:val="20"/>
              </w:rPr>
              <w:t xml:space="preserve"> </w:t>
            </w:r>
          </w:p>
          <w:p w:rsidR="00BD07CC" w:rsidRPr="008F180B" w:rsidRDefault="00BD07CC" w:rsidP="002F753C">
            <w:pPr>
              <w:pStyle w:val="NoSpacing"/>
              <w:ind w:left="222" w:hanging="222"/>
              <w:rPr>
                <w:b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Pr="008F180B" w:rsidRDefault="00BD07CC" w:rsidP="006173B1">
            <w:pPr>
              <w:pStyle w:val="NoSpacing"/>
              <w:numPr>
                <w:ilvl w:val="0"/>
                <w:numId w:val="50"/>
              </w:numPr>
              <w:tabs>
                <w:tab w:val="clear" w:pos="720"/>
              </w:tabs>
              <w:ind w:left="222" w:hanging="222"/>
              <w:rPr>
                <w:b/>
                <w:sz w:val="20"/>
                <w:szCs w:val="20"/>
              </w:rPr>
            </w:pPr>
            <w:r w:rsidRPr="008F180B">
              <w:rPr>
                <w:b/>
                <w:sz w:val="20"/>
                <w:szCs w:val="20"/>
              </w:rPr>
              <w:sym w:font="Wingdings" w:char="F04A"/>
            </w:r>
            <w:r w:rsidRPr="008F180B">
              <w:rPr>
                <w:b/>
                <w:sz w:val="20"/>
                <w:szCs w:val="20"/>
              </w:rPr>
              <w:t xml:space="preserve">  HWCK: PSQ Terms 1-50 &amp; Voc Ch2</w:t>
            </w:r>
          </w:p>
          <w:p w:rsidR="00BD07CC" w:rsidRDefault="00BD07CC" w:rsidP="002F753C">
            <w:pPr>
              <w:pStyle w:val="NoSpacing"/>
              <w:rPr>
                <w:b/>
                <w:sz w:val="20"/>
                <w:szCs w:val="20"/>
              </w:rPr>
            </w:pPr>
            <w:r w:rsidRPr="000F73E1">
              <w:rPr>
                <w:b/>
                <w:sz w:val="20"/>
                <w:szCs w:val="20"/>
              </w:rPr>
              <w:sym w:font="Wingdings" w:char="F04A"/>
            </w:r>
            <w:r>
              <w:rPr>
                <w:b/>
                <w:sz w:val="20"/>
                <w:szCs w:val="20"/>
              </w:rPr>
              <w:t xml:space="preserve"> Bill Nye: Chemical Reactions</w:t>
            </w:r>
          </w:p>
          <w:p w:rsidR="00BD07CC" w:rsidRPr="008F180B" w:rsidRDefault="00BD07CC" w:rsidP="002F753C">
            <w:pPr>
              <w:pStyle w:val="NoSpacing"/>
              <w:rPr>
                <w:sz w:val="20"/>
                <w:szCs w:val="20"/>
              </w:rPr>
            </w:pPr>
            <w:r w:rsidRPr="008F180B">
              <w:rPr>
                <w:sz w:val="20"/>
                <w:szCs w:val="20"/>
              </w:rPr>
              <w:t>Watch an awesome 3-D Cel</w:t>
            </w:r>
            <w:r>
              <w:rPr>
                <w:sz w:val="20"/>
                <w:szCs w:val="20"/>
              </w:rPr>
              <w:t>l Animation: Harvard’s Inner Lif</w:t>
            </w:r>
            <w:r w:rsidRPr="008F180B">
              <w:rPr>
                <w:sz w:val="20"/>
                <w:szCs w:val="20"/>
              </w:rPr>
              <w:t>e Of a Cell. Wow! They are busy little guys! …and you have 100 Trillion of these busy cells in your body!!!!</w:t>
            </w:r>
          </w:p>
          <w:p w:rsidR="00BD07CC" w:rsidRPr="008F180B" w:rsidRDefault="00BD07CC" w:rsidP="002F753C">
            <w:pPr>
              <w:pStyle w:val="NoSpacing"/>
              <w:shd w:val="clear" w:color="auto" w:fill="95B3D7"/>
              <w:rPr>
                <w:color w:val="FFFFFF"/>
                <w:sz w:val="20"/>
                <w:szCs w:val="20"/>
              </w:rPr>
            </w:pPr>
            <w:r w:rsidRPr="008F180B">
              <w:rPr>
                <w:b/>
                <w:sz w:val="20"/>
                <w:szCs w:val="20"/>
              </w:rPr>
              <w:sym w:font="Wingdings" w:char="F04A"/>
            </w:r>
            <w:r w:rsidRPr="008F180B">
              <w:rPr>
                <w:b/>
                <w:sz w:val="20"/>
                <w:szCs w:val="20"/>
              </w:rPr>
              <w:t xml:space="preserve">  </w:t>
            </w:r>
            <w:r w:rsidRPr="008F180B">
              <w:rPr>
                <w:color w:val="FFFFFF"/>
                <w:sz w:val="20"/>
                <w:szCs w:val="20"/>
              </w:rPr>
              <w:t>Interactive Lecture on PowerPoint with note-taking sheets</w:t>
            </w:r>
            <w:r w:rsidRPr="008F180B">
              <w:rPr>
                <w:b/>
                <w:color w:val="FFFFFF"/>
                <w:sz w:val="20"/>
                <w:szCs w:val="20"/>
              </w:rPr>
              <w:t xml:space="preserve">: </w:t>
            </w:r>
            <w:r w:rsidRPr="008F180B">
              <w:rPr>
                <w:b/>
                <w:sz w:val="20"/>
                <w:szCs w:val="20"/>
                <w:u w:val="single"/>
              </w:rPr>
              <w:t>Border Control! Cell Barricades &amp; Security Guards!</w:t>
            </w:r>
            <w:r w:rsidRPr="008F180B">
              <w:rPr>
                <w:color w:val="FFFFFF"/>
                <w:sz w:val="20"/>
                <w:szCs w:val="20"/>
              </w:rPr>
              <w:t xml:space="preserve">  Understanding which immigrant molecules are allowed passage and who is kept out!</w:t>
            </w:r>
          </w:p>
          <w:p w:rsidR="00BD07CC" w:rsidRPr="008F180B" w:rsidRDefault="00BD07CC" w:rsidP="002F753C">
            <w:pPr>
              <w:pStyle w:val="NoSpacing"/>
              <w:rPr>
                <w:sz w:val="20"/>
                <w:szCs w:val="20"/>
              </w:rPr>
            </w:pPr>
            <w:r w:rsidRPr="008F180B">
              <w:rPr>
                <w:b/>
                <w:sz w:val="20"/>
                <w:szCs w:val="20"/>
              </w:rPr>
              <w:sym w:font="Wingdings" w:char="F04A"/>
            </w:r>
            <w:r w:rsidRPr="008F180B">
              <w:rPr>
                <w:b/>
                <w:sz w:val="20"/>
                <w:szCs w:val="20"/>
              </w:rPr>
              <w:t xml:space="preserve">  Demo: </w:t>
            </w:r>
            <w:r w:rsidRPr="008F180B">
              <w:rPr>
                <w:sz w:val="20"/>
                <w:szCs w:val="20"/>
              </w:rPr>
              <w:t>How smelly is it?</w:t>
            </w:r>
          </w:p>
          <w:p w:rsidR="00BD07CC" w:rsidRPr="008F180B" w:rsidRDefault="00BD07CC" w:rsidP="002F753C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42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Pr="008F180B" w:rsidRDefault="00BD07CC" w:rsidP="002F753C">
            <w:pPr>
              <w:pStyle w:val="NoSpacing"/>
              <w:rPr>
                <w:b/>
                <w:sz w:val="20"/>
                <w:szCs w:val="20"/>
              </w:rPr>
            </w:pPr>
            <w:r w:rsidRPr="008F180B">
              <w:rPr>
                <w:b/>
                <w:sz w:val="20"/>
                <w:szCs w:val="20"/>
              </w:rPr>
              <w:sym w:font="Wingdings" w:char="F04A"/>
            </w:r>
            <w:r w:rsidRPr="008F180B">
              <w:rPr>
                <w:b/>
                <w:sz w:val="20"/>
                <w:szCs w:val="20"/>
              </w:rPr>
              <w:t xml:space="preserve">  HWCK: Organic Molecule Foldable is due today! </w:t>
            </w:r>
          </w:p>
          <w:p w:rsidR="00BD07CC" w:rsidRPr="008F180B" w:rsidRDefault="00BD07CC" w:rsidP="002F753C">
            <w:pPr>
              <w:pStyle w:val="NoSpacing"/>
              <w:rPr>
                <w:sz w:val="20"/>
                <w:szCs w:val="20"/>
              </w:rPr>
            </w:pPr>
            <w:r w:rsidRPr="008F180B">
              <w:rPr>
                <w:b/>
                <w:sz w:val="20"/>
                <w:szCs w:val="20"/>
              </w:rPr>
              <w:t xml:space="preserve">SJE#15: </w:t>
            </w:r>
            <w:r w:rsidRPr="008F180B">
              <w:rPr>
                <w:sz w:val="20"/>
                <w:szCs w:val="20"/>
              </w:rPr>
              <w:t>Pre-Lab Questions on Enzymes-Cheese making lab</w:t>
            </w:r>
          </w:p>
          <w:p w:rsidR="00BD07CC" w:rsidRPr="008F180B" w:rsidRDefault="00BD07CC" w:rsidP="002F753C">
            <w:pPr>
              <w:pStyle w:val="NoSpacing"/>
              <w:rPr>
                <w:sz w:val="20"/>
                <w:szCs w:val="20"/>
              </w:rPr>
            </w:pPr>
          </w:p>
          <w:p w:rsidR="00BD07CC" w:rsidRPr="008F180B" w:rsidRDefault="00BD07CC" w:rsidP="002F753C">
            <w:pPr>
              <w:pStyle w:val="NoSpacing"/>
              <w:rPr>
                <w:sz w:val="20"/>
                <w:szCs w:val="20"/>
              </w:rPr>
            </w:pPr>
            <w:r w:rsidRPr="008F180B">
              <w:rPr>
                <w:b/>
                <w:sz w:val="20"/>
                <w:szCs w:val="20"/>
              </w:rPr>
              <w:sym w:font="Wingdings" w:char="F04A"/>
            </w:r>
            <w:r w:rsidRPr="008F180B">
              <w:rPr>
                <w:b/>
                <w:sz w:val="20"/>
                <w:szCs w:val="20"/>
              </w:rPr>
              <w:t xml:space="preserve">  </w:t>
            </w:r>
            <w:r w:rsidRPr="008F180B">
              <w:rPr>
                <w:b/>
                <w:sz w:val="20"/>
                <w:szCs w:val="20"/>
                <w:u w:val="single"/>
              </w:rPr>
              <w:t>Lab: Let’s Make Some Cheese!</w:t>
            </w:r>
            <w:r w:rsidRPr="008F180B">
              <w:rPr>
                <w:sz w:val="20"/>
                <w:szCs w:val="20"/>
              </w:rPr>
              <w:t xml:space="preserve">  Part 1: Students will put their knowledge of Proteins, Enzymes, &amp; Organic Chemistry to the test in this fun editable lab. Pass the crackers, anyone?</w:t>
            </w:r>
          </w:p>
          <w:p w:rsidR="00BD07CC" w:rsidRPr="008F180B" w:rsidRDefault="00BD07CC" w:rsidP="002F753C">
            <w:pPr>
              <w:pStyle w:val="NoSpacing"/>
              <w:rPr>
                <w:color w:val="FFFFFF"/>
                <w:sz w:val="20"/>
                <w:szCs w:val="20"/>
              </w:rPr>
            </w:pPr>
            <w:r w:rsidRPr="008F180B">
              <w:rPr>
                <w:b/>
                <w:color w:val="FFFFFF"/>
                <w:sz w:val="20"/>
                <w:szCs w:val="20"/>
              </w:rPr>
              <w:t>Lab:</w:t>
            </w:r>
            <w:r w:rsidRPr="008F180B">
              <w:rPr>
                <w:color w:val="FFFFFF"/>
                <w:sz w:val="20"/>
                <w:szCs w:val="20"/>
              </w:rPr>
              <w:t xml:space="preserve"> Let’s Make Some Cheese! Students use their knowledge of organic chemistry to make their own cheese!</w:t>
            </w:r>
          </w:p>
          <w:p w:rsidR="00BD07CC" w:rsidRPr="008F180B" w:rsidRDefault="00BD07CC" w:rsidP="002F753C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3066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Pr="008F180B" w:rsidRDefault="00BD07CC" w:rsidP="002F753C">
            <w:pPr>
              <w:pStyle w:val="NoSpacing"/>
              <w:rPr>
                <w:sz w:val="20"/>
                <w:szCs w:val="20"/>
              </w:rPr>
            </w:pPr>
            <w:r w:rsidRPr="008F180B">
              <w:rPr>
                <w:b/>
                <w:sz w:val="20"/>
                <w:szCs w:val="20"/>
              </w:rPr>
              <w:sym w:font="Wingdings" w:char="F04A"/>
            </w:r>
            <w:r w:rsidRPr="008F180B">
              <w:rPr>
                <w:b/>
                <w:sz w:val="20"/>
                <w:szCs w:val="20"/>
              </w:rPr>
              <w:t xml:space="preserve">  SJE#14:  </w:t>
            </w:r>
            <w:r w:rsidRPr="008F180B">
              <w:rPr>
                <w:sz w:val="20"/>
                <w:szCs w:val="20"/>
              </w:rPr>
              <w:t>AHSGE  Questions on Biological compounds, Active &amp; Passive Transport</w:t>
            </w:r>
            <w:r w:rsidRPr="008F180B">
              <w:rPr>
                <w:b/>
                <w:sz w:val="20"/>
                <w:szCs w:val="20"/>
              </w:rPr>
              <w:t xml:space="preserve"> Notes: </w:t>
            </w:r>
            <w:r w:rsidRPr="008F180B">
              <w:rPr>
                <w:sz w:val="20"/>
                <w:szCs w:val="20"/>
              </w:rPr>
              <w:t>Diffusion &amp; Osmosis</w:t>
            </w:r>
          </w:p>
          <w:p w:rsidR="00BD07CC" w:rsidRPr="008F180B" w:rsidRDefault="00BD07CC" w:rsidP="002F753C">
            <w:pPr>
              <w:pStyle w:val="NoSpacing"/>
              <w:shd w:val="clear" w:color="auto" w:fill="95B3D7"/>
              <w:rPr>
                <w:b/>
                <w:sz w:val="20"/>
                <w:szCs w:val="20"/>
              </w:rPr>
            </w:pPr>
            <w:r w:rsidRPr="008F180B">
              <w:rPr>
                <w:b/>
                <w:sz w:val="20"/>
                <w:szCs w:val="20"/>
              </w:rPr>
              <w:sym w:font="Wingdings" w:char="F04A"/>
            </w:r>
            <w:r w:rsidRPr="008F180B">
              <w:rPr>
                <w:b/>
                <w:sz w:val="20"/>
                <w:szCs w:val="20"/>
              </w:rPr>
              <w:t xml:space="preserve">  </w:t>
            </w:r>
            <w:r w:rsidRPr="008F180B">
              <w:rPr>
                <w:b/>
                <w:sz w:val="20"/>
                <w:szCs w:val="20"/>
                <w:u w:val="single"/>
              </w:rPr>
              <w:t>Lab: Border Control!</w:t>
            </w:r>
            <w:r w:rsidRPr="008F180B">
              <w:rPr>
                <w:b/>
                <w:sz w:val="20"/>
                <w:szCs w:val="20"/>
              </w:rPr>
              <w:t xml:space="preserve"> Let’s see Cell Barricades &amp; Security Guards in Action and witness the process of diffusion across semi permeable cell membranes!</w:t>
            </w:r>
          </w:p>
          <w:p w:rsidR="00BD07CC" w:rsidRPr="008F180B" w:rsidRDefault="00BD07CC" w:rsidP="002F753C">
            <w:pPr>
              <w:pStyle w:val="NoSpacing"/>
              <w:rPr>
                <w:sz w:val="20"/>
                <w:szCs w:val="20"/>
              </w:rPr>
            </w:pPr>
            <w:r w:rsidRPr="008F180B">
              <w:rPr>
                <w:sz w:val="20"/>
                <w:szCs w:val="20"/>
              </w:rPr>
              <w:t xml:space="preserve"> </w:t>
            </w:r>
          </w:p>
          <w:p w:rsidR="00BD07CC" w:rsidRPr="008F180B" w:rsidRDefault="00BD07CC" w:rsidP="002F753C">
            <w:pPr>
              <w:pStyle w:val="NoSpacing"/>
              <w:rPr>
                <w:sz w:val="20"/>
                <w:szCs w:val="20"/>
              </w:rPr>
            </w:pPr>
            <w:r w:rsidRPr="008F180B">
              <w:rPr>
                <w:b/>
                <w:sz w:val="20"/>
                <w:szCs w:val="20"/>
              </w:rPr>
              <w:sym w:font="Wingdings" w:char="F04A"/>
            </w:r>
            <w:r w:rsidRPr="008F180B">
              <w:rPr>
                <w:b/>
                <w:sz w:val="20"/>
                <w:szCs w:val="20"/>
              </w:rPr>
              <w:t xml:space="preserve">  </w:t>
            </w:r>
            <w:r w:rsidRPr="008F180B">
              <w:rPr>
                <w:sz w:val="20"/>
                <w:szCs w:val="20"/>
              </w:rPr>
              <w:t xml:space="preserve">Part 2: </w:t>
            </w:r>
            <w:r w:rsidRPr="008F180B">
              <w:rPr>
                <w:b/>
                <w:sz w:val="20"/>
                <w:szCs w:val="20"/>
                <w:u w:val="single"/>
              </w:rPr>
              <w:t>Lab: Let’s Make Some Cheese!</w:t>
            </w:r>
            <w:r w:rsidRPr="008F180B">
              <w:rPr>
                <w:sz w:val="20"/>
                <w:szCs w:val="20"/>
              </w:rPr>
              <w:t xml:space="preserve">  </w:t>
            </w:r>
          </w:p>
          <w:p w:rsidR="00BD07CC" w:rsidRPr="008F180B" w:rsidRDefault="00BD07CC" w:rsidP="002F753C">
            <w:pPr>
              <w:pStyle w:val="NoSpacing"/>
              <w:rPr>
                <w:sz w:val="20"/>
                <w:szCs w:val="20"/>
              </w:rPr>
            </w:pPr>
            <w:r w:rsidRPr="008F180B">
              <w:rPr>
                <w:sz w:val="20"/>
                <w:szCs w:val="20"/>
              </w:rPr>
              <w:t xml:space="preserve">Attn: All Chemists! It is Cheese &amp; Cracker time!        …It takes more than a chef to make this   snacky-snack!  How did your chemistry skills turn out? </w:t>
            </w:r>
          </w:p>
          <w:p w:rsidR="00BD07CC" w:rsidRPr="008F180B" w:rsidRDefault="00BD07CC" w:rsidP="002F753C">
            <w:pPr>
              <w:pStyle w:val="NoSpacing"/>
              <w:rPr>
                <w:sz w:val="20"/>
                <w:szCs w:val="20"/>
              </w:rPr>
            </w:pPr>
            <w:r w:rsidRPr="000F73E1">
              <w:rPr>
                <w:sz w:val="20"/>
                <w:szCs w:val="20"/>
              </w:rPr>
              <w:sym w:font="Wingdings" w:char="F04A"/>
            </w:r>
            <w:r>
              <w:rPr>
                <w:sz w:val="20"/>
                <w:szCs w:val="20"/>
              </w:rPr>
              <w:t xml:space="preserve"> Homework/classwork: Study Guide</w:t>
            </w:r>
          </w:p>
        </w:tc>
        <w:tc>
          <w:tcPr>
            <w:tcW w:w="2668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Pr="008F180B" w:rsidRDefault="00BD07CC" w:rsidP="002F753C">
            <w:pPr>
              <w:pStyle w:val="NoSpacing"/>
              <w:ind w:left="218" w:hanging="218"/>
              <w:rPr>
                <w:b/>
                <w:sz w:val="20"/>
                <w:szCs w:val="20"/>
              </w:rPr>
            </w:pPr>
            <w:r w:rsidRPr="008F180B">
              <w:rPr>
                <w:b/>
                <w:sz w:val="20"/>
                <w:szCs w:val="20"/>
              </w:rPr>
              <w:sym w:font="Wingdings" w:char="F04A"/>
            </w:r>
            <w:r w:rsidRPr="008F180B">
              <w:rPr>
                <w:b/>
                <w:sz w:val="20"/>
                <w:szCs w:val="20"/>
              </w:rPr>
              <w:t xml:space="preserve"> HWCK: Study Guide: Cells, Molecules &amp; Border control! (No gold slips accepted)</w:t>
            </w:r>
          </w:p>
          <w:p w:rsidR="00BD07CC" w:rsidRPr="008F180B" w:rsidRDefault="00BD07CC" w:rsidP="002F753C">
            <w:pPr>
              <w:pStyle w:val="NoSpacing"/>
              <w:ind w:left="218" w:hanging="218"/>
              <w:rPr>
                <w:b/>
                <w:sz w:val="20"/>
                <w:szCs w:val="20"/>
              </w:rPr>
            </w:pPr>
            <w:r w:rsidRPr="008F180B">
              <w:rPr>
                <w:b/>
                <w:sz w:val="20"/>
                <w:szCs w:val="20"/>
              </w:rPr>
              <w:sym w:font="Wingdings" w:char="F04A"/>
            </w:r>
            <w:r w:rsidRPr="008F180B">
              <w:rPr>
                <w:b/>
                <w:sz w:val="20"/>
                <w:szCs w:val="20"/>
              </w:rPr>
              <w:t xml:space="preserve"> It is time to shine!  Let’s see what you know!  </w:t>
            </w:r>
            <w:r w:rsidRPr="008F180B">
              <w:rPr>
                <w:sz w:val="20"/>
                <w:szCs w:val="20"/>
              </w:rPr>
              <w:t>5 minute silent review of PSQ terms. (Remember you will get a bonus of 1 point per day you took a written practice quiz! (You can get 5 extra points!)</w:t>
            </w:r>
          </w:p>
          <w:p w:rsidR="00BD07CC" w:rsidRPr="008F180B" w:rsidRDefault="00BD07CC" w:rsidP="002F753C">
            <w:pPr>
              <w:pStyle w:val="NoSpacing"/>
              <w:ind w:left="218" w:hanging="218"/>
              <w:rPr>
                <w:b/>
                <w:sz w:val="20"/>
                <w:szCs w:val="20"/>
              </w:rPr>
            </w:pPr>
            <w:r w:rsidRPr="008F180B">
              <w:rPr>
                <w:b/>
                <w:sz w:val="20"/>
                <w:szCs w:val="20"/>
              </w:rPr>
              <w:sym w:font="Wingdings" w:char="F04A"/>
            </w:r>
            <w:r w:rsidRPr="008F180B">
              <w:rPr>
                <w:b/>
                <w:sz w:val="20"/>
                <w:szCs w:val="20"/>
              </w:rPr>
              <w:t xml:space="preserve"> PREFIX SUFFIX QUIZ (PSQ) 1-10 </w:t>
            </w:r>
          </w:p>
          <w:p w:rsidR="00BD07CC" w:rsidRPr="008F180B" w:rsidRDefault="00BD07CC" w:rsidP="002F753C">
            <w:pPr>
              <w:pStyle w:val="NoSpacing"/>
              <w:rPr>
                <w:b/>
                <w:sz w:val="20"/>
                <w:szCs w:val="20"/>
              </w:rPr>
            </w:pPr>
            <w:r w:rsidRPr="008F180B">
              <w:rPr>
                <w:b/>
                <w:sz w:val="20"/>
                <w:szCs w:val="20"/>
              </w:rPr>
              <w:sym w:font="Wingdings" w:char="F04A"/>
            </w:r>
            <w:r w:rsidRPr="008F180B">
              <w:rPr>
                <w:b/>
                <w:sz w:val="20"/>
                <w:szCs w:val="20"/>
              </w:rPr>
              <w:t xml:space="preserve"> Unit Review &amp; Discuss answers to your </w:t>
            </w:r>
            <w:r w:rsidRPr="008F180B">
              <w:rPr>
                <w:b/>
                <w:sz w:val="20"/>
                <w:szCs w:val="20"/>
                <w:u w:val="single"/>
              </w:rPr>
              <w:t>Study Guide</w:t>
            </w:r>
            <w:r w:rsidRPr="008F180B">
              <w:rPr>
                <w:b/>
                <w:sz w:val="20"/>
                <w:szCs w:val="20"/>
              </w:rPr>
              <w:t xml:space="preserve">: Cells, Molecules, and Boarder Control!  </w:t>
            </w:r>
            <w:r w:rsidRPr="008F180B">
              <w:rPr>
                <w:sz w:val="20"/>
                <w:szCs w:val="20"/>
              </w:rPr>
              <w:t xml:space="preserve">Unit Test  is Monday!  </w:t>
            </w:r>
          </w:p>
        </w:tc>
      </w:tr>
      <w:tr w:rsidR="00BD07CC" w:rsidRPr="001B37AB" w:rsidTr="006173B1">
        <w:trPr>
          <w:gridAfter w:val="1"/>
          <w:wAfter w:w="32" w:type="dxa"/>
        </w:trPr>
        <w:tc>
          <w:tcPr>
            <w:tcW w:w="1620" w:type="dxa"/>
            <w:gridSpan w:val="2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auto"/>
            </w:tcBorders>
            <w:shd w:val="clear" w:color="auto" w:fill="0F243E"/>
          </w:tcPr>
          <w:p w:rsidR="00BD07CC" w:rsidRPr="00A71F1E" w:rsidRDefault="00BD07CC" w:rsidP="002F753C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7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Pr="008F180B" w:rsidRDefault="00BD07CC" w:rsidP="002F753C">
            <w:pPr>
              <w:pStyle w:val="NoSpacing"/>
              <w:ind w:left="222" w:hanging="222"/>
              <w:rPr>
                <w:b/>
                <w:sz w:val="20"/>
                <w:szCs w:val="20"/>
              </w:rPr>
            </w:pPr>
            <w:r w:rsidRPr="008F180B">
              <w:rPr>
                <w:b/>
                <w:sz w:val="20"/>
                <w:szCs w:val="20"/>
              </w:rPr>
              <w:t>Homework /Assignments</w:t>
            </w:r>
          </w:p>
        </w:tc>
        <w:tc>
          <w:tcPr>
            <w:tcW w:w="26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Pr="008F180B" w:rsidRDefault="00BD07CC" w:rsidP="002F753C">
            <w:pPr>
              <w:pStyle w:val="NoSpacing"/>
              <w:rPr>
                <w:b/>
                <w:sz w:val="20"/>
                <w:szCs w:val="20"/>
              </w:rPr>
            </w:pPr>
            <w:r w:rsidRPr="008F180B">
              <w:rPr>
                <w:b/>
                <w:sz w:val="20"/>
                <w:szCs w:val="20"/>
              </w:rPr>
              <w:t>Homework /Assignments</w:t>
            </w:r>
          </w:p>
        </w:tc>
        <w:tc>
          <w:tcPr>
            <w:tcW w:w="242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Pr="008F180B" w:rsidRDefault="00BD07CC" w:rsidP="002F753C">
            <w:pPr>
              <w:pStyle w:val="NoSpacing"/>
              <w:rPr>
                <w:b/>
                <w:sz w:val="20"/>
                <w:szCs w:val="20"/>
              </w:rPr>
            </w:pPr>
            <w:r w:rsidRPr="008F180B">
              <w:rPr>
                <w:b/>
                <w:sz w:val="20"/>
                <w:szCs w:val="20"/>
              </w:rPr>
              <w:t>Homework /Assignments</w:t>
            </w:r>
          </w:p>
        </w:tc>
        <w:tc>
          <w:tcPr>
            <w:tcW w:w="3066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Pr="008F180B" w:rsidRDefault="00BD07CC" w:rsidP="002F753C">
            <w:pPr>
              <w:pStyle w:val="NoSpacing"/>
              <w:rPr>
                <w:b/>
                <w:sz w:val="20"/>
                <w:szCs w:val="20"/>
              </w:rPr>
            </w:pPr>
            <w:r w:rsidRPr="008F180B">
              <w:rPr>
                <w:b/>
                <w:sz w:val="20"/>
                <w:szCs w:val="20"/>
              </w:rPr>
              <w:t>Homework /Assignments</w:t>
            </w:r>
          </w:p>
        </w:tc>
        <w:tc>
          <w:tcPr>
            <w:tcW w:w="2668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Pr="008F180B" w:rsidRDefault="00BD07CC" w:rsidP="002F753C">
            <w:pPr>
              <w:pStyle w:val="NoSpacing"/>
              <w:rPr>
                <w:b/>
                <w:sz w:val="20"/>
                <w:szCs w:val="20"/>
              </w:rPr>
            </w:pPr>
            <w:r w:rsidRPr="008F180B">
              <w:rPr>
                <w:b/>
                <w:sz w:val="20"/>
                <w:szCs w:val="20"/>
              </w:rPr>
              <w:t>Homework /Assignments</w:t>
            </w:r>
          </w:p>
        </w:tc>
      </w:tr>
      <w:tr w:rsidR="00BD07CC" w:rsidRPr="001B37AB" w:rsidTr="006173B1">
        <w:trPr>
          <w:gridAfter w:val="1"/>
          <w:wAfter w:w="32" w:type="dxa"/>
        </w:trPr>
        <w:tc>
          <w:tcPr>
            <w:tcW w:w="1620" w:type="dxa"/>
            <w:gridSpan w:val="2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auto"/>
            </w:tcBorders>
            <w:shd w:val="clear" w:color="auto" w:fill="0F243E"/>
          </w:tcPr>
          <w:p w:rsidR="00BD07CC" w:rsidRPr="00A71F1E" w:rsidRDefault="00BD07CC" w:rsidP="002F753C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7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Pr="008F180B" w:rsidRDefault="00BD07CC" w:rsidP="002F753C">
            <w:pPr>
              <w:pStyle w:val="NoSpacing"/>
              <w:ind w:left="222" w:hanging="222"/>
              <w:rPr>
                <w:sz w:val="20"/>
                <w:szCs w:val="20"/>
              </w:rPr>
            </w:pPr>
            <w:r w:rsidRPr="008F180B">
              <w:rPr>
                <w:b/>
                <w:sz w:val="20"/>
                <w:szCs w:val="20"/>
              </w:rPr>
              <w:sym w:font="Wingdings" w:char="F04A"/>
            </w:r>
            <w:r w:rsidRPr="008F180B">
              <w:rPr>
                <w:b/>
                <w:sz w:val="20"/>
                <w:szCs w:val="20"/>
              </w:rPr>
              <w:t xml:space="preserve"> </w:t>
            </w:r>
            <w:r w:rsidRPr="008F180B">
              <w:rPr>
                <w:sz w:val="20"/>
                <w:szCs w:val="20"/>
              </w:rPr>
              <w:t xml:space="preserve"> Work on your </w:t>
            </w:r>
            <w:r w:rsidRPr="008F180B">
              <w:rPr>
                <w:b/>
                <w:sz w:val="20"/>
                <w:szCs w:val="20"/>
              </w:rPr>
              <w:t>Organic Molecule Foldable</w:t>
            </w:r>
            <w:r w:rsidRPr="008F180B">
              <w:rPr>
                <w:sz w:val="20"/>
                <w:szCs w:val="20"/>
              </w:rPr>
              <w:t xml:space="preserve"> </w:t>
            </w:r>
            <w:r w:rsidRPr="008F180B">
              <w:rPr>
                <w:b/>
                <w:sz w:val="20"/>
                <w:szCs w:val="20"/>
              </w:rPr>
              <w:t>–Due Wed! (See rubric)</w:t>
            </w:r>
          </w:p>
          <w:p w:rsidR="00BD07CC" w:rsidRPr="008F180B" w:rsidRDefault="00BD07CC" w:rsidP="002F753C">
            <w:pPr>
              <w:pStyle w:val="NoSpacing"/>
              <w:ind w:left="222" w:hanging="222"/>
              <w:rPr>
                <w:sz w:val="20"/>
                <w:szCs w:val="20"/>
              </w:rPr>
            </w:pPr>
            <w:r w:rsidRPr="008F180B">
              <w:rPr>
                <w:b/>
                <w:sz w:val="20"/>
                <w:szCs w:val="20"/>
              </w:rPr>
              <w:sym w:font="Wingdings" w:char="F04A"/>
            </w:r>
            <w:r w:rsidRPr="008F180B">
              <w:rPr>
                <w:b/>
                <w:sz w:val="20"/>
                <w:szCs w:val="20"/>
              </w:rPr>
              <w:t xml:space="preserve"> </w:t>
            </w:r>
            <w:r w:rsidRPr="008F180B">
              <w:rPr>
                <w:sz w:val="20"/>
                <w:szCs w:val="20"/>
              </w:rPr>
              <w:t xml:space="preserve"> Take 1 practice Prefix/Suffix Practice Quiz; correct &amp; study ones missed. Bonus: Get  1pt for each day you do this</w:t>
            </w:r>
          </w:p>
          <w:p w:rsidR="00BD07CC" w:rsidRPr="008F180B" w:rsidRDefault="00BD07CC" w:rsidP="002F753C">
            <w:pPr>
              <w:pStyle w:val="NoSpacing"/>
              <w:ind w:left="222" w:hanging="222"/>
              <w:rPr>
                <w:sz w:val="20"/>
                <w:szCs w:val="20"/>
              </w:rPr>
            </w:pPr>
            <w:r w:rsidRPr="008F180B">
              <w:rPr>
                <w:b/>
                <w:sz w:val="20"/>
                <w:szCs w:val="20"/>
              </w:rPr>
              <w:sym w:font="Wingdings" w:char="F04A"/>
            </w:r>
            <w:r w:rsidRPr="008F180B">
              <w:rPr>
                <w:b/>
                <w:sz w:val="20"/>
                <w:szCs w:val="20"/>
              </w:rPr>
              <w:t xml:space="preserve"> </w:t>
            </w:r>
            <w:r w:rsidRPr="008F180B">
              <w:rPr>
                <w:sz w:val="20"/>
                <w:szCs w:val="20"/>
              </w:rPr>
              <w:t>FYI: You should have finished reading Ch 2 last week!</w:t>
            </w:r>
          </w:p>
        </w:tc>
        <w:tc>
          <w:tcPr>
            <w:tcW w:w="26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Pr="008F180B" w:rsidRDefault="00BD07CC" w:rsidP="002F753C">
            <w:pPr>
              <w:pStyle w:val="NoSpacing"/>
              <w:ind w:left="262" w:hanging="262"/>
              <w:rPr>
                <w:b/>
                <w:sz w:val="20"/>
                <w:szCs w:val="20"/>
              </w:rPr>
            </w:pPr>
            <w:r w:rsidRPr="008F180B">
              <w:rPr>
                <w:b/>
                <w:sz w:val="20"/>
                <w:szCs w:val="20"/>
              </w:rPr>
              <w:sym w:font="Wingdings" w:char="F04A"/>
            </w:r>
            <w:r w:rsidRPr="008F180B">
              <w:rPr>
                <w:b/>
                <w:sz w:val="20"/>
                <w:szCs w:val="20"/>
              </w:rPr>
              <w:t xml:space="preserve"> </w:t>
            </w:r>
            <w:r w:rsidRPr="008F180B">
              <w:rPr>
                <w:sz w:val="20"/>
                <w:szCs w:val="20"/>
              </w:rPr>
              <w:t xml:space="preserve">Work on your </w:t>
            </w:r>
            <w:r w:rsidRPr="008F180B">
              <w:rPr>
                <w:b/>
                <w:sz w:val="20"/>
                <w:szCs w:val="20"/>
              </w:rPr>
              <w:t>Organic Molecule Foldable</w:t>
            </w:r>
            <w:r w:rsidRPr="008F180B">
              <w:rPr>
                <w:sz w:val="20"/>
                <w:szCs w:val="20"/>
              </w:rPr>
              <w:t xml:space="preserve"> </w:t>
            </w:r>
            <w:r w:rsidRPr="008F180B">
              <w:rPr>
                <w:b/>
                <w:sz w:val="20"/>
                <w:szCs w:val="20"/>
              </w:rPr>
              <w:t>–Due Tomorrow!</w:t>
            </w:r>
          </w:p>
          <w:p w:rsidR="00BD07CC" w:rsidRPr="008F180B" w:rsidRDefault="00BD07CC" w:rsidP="002F753C">
            <w:pPr>
              <w:pStyle w:val="NoSpacing"/>
              <w:ind w:left="262" w:hanging="262"/>
              <w:rPr>
                <w:sz w:val="20"/>
                <w:szCs w:val="20"/>
              </w:rPr>
            </w:pPr>
            <w:r w:rsidRPr="008F180B">
              <w:rPr>
                <w:b/>
                <w:sz w:val="20"/>
                <w:szCs w:val="20"/>
              </w:rPr>
              <w:sym w:font="Wingdings" w:char="F04A"/>
            </w:r>
            <w:r w:rsidRPr="008F180B">
              <w:rPr>
                <w:b/>
                <w:sz w:val="20"/>
                <w:szCs w:val="20"/>
              </w:rPr>
              <w:t xml:space="preserve">  Review/study notes from yesterday &amp; today.</w:t>
            </w:r>
          </w:p>
          <w:p w:rsidR="00BD07CC" w:rsidRDefault="00BD07CC" w:rsidP="002F753C">
            <w:pPr>
              <w:pStyle w:val="NoSpacing"/>
              <w:ind w:left="262" w:hanging="262"/>
              <w:rPr>
                <w:sz w:val="20"/>
                <w:szCs w:val="20"/>
              </w:rPr>
            </w:pPr>
            <w:r w:rsidRPr="008F180B">
              <w:rPr>
                <w:b/>
                <w:sz w:val="20"/>
                <w:szCs w:val="20"/>
              </w:rPr>
              <w:sym w:font="Wingdings" w:char="F04A"/>
            </w:r>
            <w:r w:rsidRPr="008F180B">
              <w:rPr>
                <w:b/>
                <w:sz w:val="20"/>
                <w:szCs w:val="20"/>
              </w:rPr>
              <w:t xml:space="preserve"> </w:t>
            </w:r>
            <w:r w:rsidRPr="008F180B">
              <w:rPr>
                <w:sz w:val="20"/>
                <w:szCs w:val="20"/>
              </w:rPr>
              <w:t>Take 1 practice Prefix/Suffix Practice Quiz; correct &amp; study ones missed. Bonus: Get  1pt for each day you do this</w:t>
            </w:r>
          </w:p>
          <w:p w:rsidR="00BD07CC" w:rsidRPr="008F180B" w:rsidRDefault="00BD07CC" w:rsidP="002F753C">
            <w:pPr>
              <w:pStyle w:val="NoSpacing"/>
              <w:ind w:left="262" w:hanging="262"/>
              <w:rPr>
                <w:sz w:val="20"/>
                <w:szCs w:val="20"/>
              </w:rPr>
            </w:pPr>
            <w:r w:rsidRPr="000F73E1">
              <w:rPr>
                <w:b/>
                <w:sz w:val="20"/>
                <w:szCs w:val="20"/>
              </w:rPr>
              <w:sym w:font="Wingdings" w:char="F04A"/>
            </w:r>
            <w:r>
              <w:rPr>
                <w:b/>
                <w:sz w:val="20"/>
                <w:szCs w:val="20"/>
              </w:rPr>
              <w:t xml:space="preserve"> Read chapter 4 by Friday</w:t>
            </w:r>
          </w:p>
        </w:tc>
        <w:tc>
          <w:tcPr>
            <w:tcW w:w="242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Pr="008F180B" w:rsidRDefault="00BD07CC" w:rsidP="002F753C">
            <w:pPr>
              <w:pStyle w:val="NoSpacing"/>
              <w:rPr>
                <w:b/>
                <w:sz w:val="20"/>
                <w:szCs w:val="20"/>
              </w:rPr>
            </w:pPr>
            <w:r w:rsidRPr="008F180B">
              <w:rPr>
                <w:b/>
                <w:sz w:val="20"/>
                <w:szCs w:val="20"/>
              </w:rPr>
              <w:sym w:font="Wingdings" w:char="F04A"/>
            </w:r>
            <w:r w:rsidRPr="008F180B">
              <w:rPr>
                <w:b/>
                <w:sz w:val="20"/>
                <w:szCs w:val="20"/>
              </w:rPr>
              <w:t xml:space="preserve"> Late Work</w:t>
            </w:r>
            <w:r w:rsidRPr="008F180B">
              <w:rPr>
                <w:sz w:val="20"/>
                <w:szCs w:val="20"/>
              </w:rPr>
              <w:t>: If you didn’t turn in your foldable today, finish it tonight and turn it in tomorrow with a gold slip!! It is 200 points!</w:t>
            </w:r>
          </w:p>
          <w:p w:rsidR="00BD07CC" w:rsidRPr="008F180B" w:rsidRDefault="00BD07CC" w:rsidP="002F753C">
            <w:pPr>
              <w:pStyle w:val="NoSpacing"/>
              <w:rPr>
                <w:sz w:val="20"/>
                <w:szCs w:val="20"/>
              </w:rPr>
            </w:pPr>
            <w:r w:rsidRPr="008F180B">
              <w:rPr>
                <w:b/>
                <w:sz w:val="20"/>
                <w:szCs w:val="20"/>
              </w:rPr>
              <w:sym w:font="Wingdings" w:char="F04A"/>
            </w:r>
            <w:r w:rsidRPr="008F180B">
              <w:rPr>
                <w:b/>
                <w:sz w:val="20"/>
                <w:szCs w:val="20"/>
              </w:rPr>
              <w:t xml:space="preserve">   Review/study notes from yesterday &amp; today.</w:t>
            </w:r>
          </w:p>
          <w:p w:rsidR="00BD07CC" w:rsidRPr="008F180B" w:rsidRDefault="00BD07CC" w:rsidP="002F753C">
            <w:pPr>
              <w:pStyle w:val="NoSpacing"/>
              <w:rPr>
                <w:sz w:val="20"/>
                <w:szCs w:val="20"/>
              </w:rPr>
            </w:pPr>
            <w:r w:rsidRPr="008F180B">
              <w:rPr>
                <w:b/>
                <w:sz w:val="20"/>
                <w:szCs w:val="20"/>
              </w:rPr>
              <w:sym w:font="Wingdings" w:char="F04A"/>
            </w:r>
            <w:r w:rsidRPr="008F180B">
              <w:rPr>
                <w:b/>
                <w:sz w:val="20"/>
                <w:szCs w:val="20"/>
              </w:rPr>
              <w:t xml:space="preserve"> </w:t>
            </w:r>
            <w:r w:rsidRPr="008F180B">
              <w:rPr>
                <w:sz w:val="20"/>
                <w:szCs w:val="20"/>
              </w:rPr>
              <w:t>Take 1 practice Prefix/Suffix Practice Quiz; correct &amp; study ones missed. Bonus: Get  1pt for each day you do this</w:t>
            </w:r>
          </w:p>
          <w:p w:rsidR="00BD07CC" w:rsidRPr="008F180B" w:rsidRDefault="00BD07CC" w:rsidP="002F753C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3066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Pr="008F180B" w:rsidRDefault="00BD07CC" w:rsidP="002F753C">
            <w:pPr>
              <w:pStyle w:val="NoSpacing"/>
              <w:rPr>
                <w:sz w:val="20"/>
                <w:szCs w:val="20"/>
              </w:rPr>
            </w:pPr>
            <w:r w:rsidRPr="008F180B">
              <w:rPr>
                <w:sz w:val="20"/>
                <w:szCs w:val="20"/>
              </w:rPr>
              <w:sym w:font="Wingdings" w:char="F04A"/>
            </w:r>
            <w:r w:rsidRPr="008F180B">
              <w:rPr>
                <w:sz w:val="20"/>
                <w:szCs w:val="20"/>
              </w:rPr>
              <w:t xml:space="preserve">  Finish Lab Reports as needed</w:t>
            </w:r>
          </w:p>
          <w:p w:rsidR="00BD07CC" w:rsidRPr="008F180B" w:rsidRDefault="00BD07CC" w:rsidP="002F753C">
            <w:pPr>
              <w:pStyle w:val="NoSpacing"/>
              <w:ind w:left="274" w:hanging="274"/>
              <w:rPr>
                <w:sz w:val="20"/>
                <w:szCs w:val="20"/>
              </w:rPr>
            </w:pPr>
            <w:r w:rsidRPr="008F180B">
              <w:rPr>
                <w:b/>
                <w:sz w:val="20"/>
                <w:szCs w:val="20"/>
              </w:rPr>
              <w:sym w:font="Wingdings" w:char="F04A"/>
            </w:r>
            <w:r w:rsidRPr="008F180B">
              <w:rPr>
                <w:b/>
                <w:sz w:val="20"/>
                <w:szCs w:val="20"/>
              </w:rPr>
              <w:t xml:space="preserve"> </w:t>
            </w:r>
            <w:r w:rsidRPr="008F180B">
              <w:rPr>
                <w:b/>
                <w:sz w:val="20"/>
                <w:szCs w:val="20"/>
                <w:u w:val="single"/>
              </w:rPr>
              <w:t>Study Guide: Cells, Molecules, and Border Control!</w:t>
            </w:r>
            <w:r w:rsidRPr="008F180B">
              <w:rPr>
                <w:b/>
                <w:sz w:val="20"/>
                <w:szCs w:val="20"/>
              </w:rPr>
              <w:t xml:space="preserve">  </w:t>
            </w:r>
            <w:r w:rsidRPr="008F180B">
              <w:rPr>
                <w:sz w:val="20"/>
                <w:szCs w:val="20"/>
              </w:rPr>
              <w:t>Let’s review what we’ve learned this week! Unit Test is Monday.  NO GOLD SLIPS may be used on Study guides. We’ll discuss the answers in class tomorrow.</w:t>
            </w:r>
          </w:p>
          <w:p w:rsidR="00BD07CC" w:rsidRPr="008F180B" w:rsidRDefault="00BD07CC" w:rsidP="002F753C">
            <w:pPr>
              <w:pStyle w:val="NoSpacing"/>
              <w:ind w:left="274" w:hanging="274"/>
              <w:rPr>
                <w:sz w:val="20"/>
                <w:szCs w:val="20"/>
              </w:rPr>
            </w:pPr>
            <w:r w:rsidRPr="008F180B">
              <w:rPr>
                <w:sz w:val="20"/>
                <w:szCs w:val="20"/>
              </w:rPr>
              <w:t xml:space="preserve">Take 1 practice Prefix/Suffix Practice Quiz; correct &amp; study ones missed. </w:t>
            </w:r>
          </w:p>
          <w:p w:rsidR="00BD07CC" w:rsidRPr="008F180B" w:rsidRDefault="00BD07CC" w:rsidP="002F753C">
            <w:pPr>
              <w:pStyle w:val="NoSpacing"/>
              <w:ind w:left="274" w:hanging="274"/>
              <w:rPr>
                <w:sz w:val="20"/>
                <w:szCs w:val="20"/>
              </w:rPr>
            </w:pPr>
          </w:p>
        </w:tc>
        <w:tc>
          <w:tcPr>
            <w:tcW w:w="2668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Pr="008F180B" w:rsidRDefault="00BD07CC" w:rsidP="002F753C">
            <w:pPr>
              <w:pStyle w:val="NoSpacing"/>
              <w:jc w:val="center"/>
              <w:rPr>
                <w:sz w:val="20"/>
                <w:szCs w:val="20"/>
              </w:rPr>
            </w:pPr>
            <w:r w:rsidRPr="008F180B">
              <w:rPr>
                <w:sz w:val="20"/>
                <w:szCs w:val="20"/>
              </w:rPr>
              <w:sym w:font="Wingdings" w:char="F04A"/>
            </w:r>
            <w:r w:rsidRPr="008F180B">
              <w:rPr>
                <w:sz w:val="20"/>
                <w:szCs w:val="20"/>
              </w:rPr>
              <w:t xml:space="preserve"> Study for your Unit test Monday!  Take a few written practice tests for bonus points on your test!. </w:t>
            </w:r>
            <w:r w:rsidRPr="008F180B">
              <w:rPr>
                <w:sz w:val="20"/>
                <w:szCs w:val="20"/>
              </w:rPr>
              <w:sym w:font="Wingdings" w:char="F04A"/>
            </w:r>
          </w:p>
        </w:tc>
      </w:tr>
      <w:tr w:rsidR="00BD07CC" w:rsidRPr="001B37AB" w:rsidTr="006173B1">
        <w:trPr>
          <w:gridAfter w:val="1"/>
          <w:wAfter w:w="32" w:type="dxa"/>
        </w:trPr>
        <w:tc>
          <w:tcPr>
            <w:tcW w:w="1620" w:type="dxa"/>
            <w:gridSpan w:val="2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auto"/>
            </w:tcBorders>
            <w:shd w:val="clear" w:color="auto" w:fill="0F243E"/>
          </w:tcPr>
          <w:p w:rsidR="00BD07CC" w:rsidRPr="00A71F1E" w:rsidRDefault="00BD07CC" w:rsidP="002F753C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7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Pr="00A71F1E" w:rsidRDefault="00BD07CC" w:rsidP="002F753C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6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Pr="00A71F1E" w:rsidRDefault="00BD07CC" w:rsidP="002F753C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42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Pr="00A71F1E" w:rsidRDefault="00BD07CC" w:rsidP="002F753C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066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Pr="00A71F1E" w:rsidRDefault="00BD07CC" w:rsidP="002F753C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668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Pr="00A71F1E" w:rsidRDefault="00BD07CC" w:rsidP="002F753C">
            <w:pPr>
              <w:pStyle w:val="NoSpacing"/>
              <w:jc w:val="center"/>
              <w:rPr>
                <w:b/>
              </w:rPr>
            </w:pPr>
          </w:p>
        </w:tc>
      </w:tr>
      <w:tr w:rsidR="00BD07CC" w:rsidRPr="001B37AB" w:rsidTr="006173B1">
        <w:trPr>
          <w:gridAfter w:val="1"/>
          <w:wAfter w:w="32" w:type="dxa"/>
        </w:trPr>
        <w:tc>
          <w:tcPr>
            <w:tcW w:w="1620" w:type="dxa"/>
            <w:gridSpan w:val="2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  <w:shd w:val="clear" w:color="auto" w:fill="0F243E"/>
          </w:tcPr>
          <w:p w:rsidR="00BD07CC" w:rsidRPr="00A71F1E" w:rsidRDefault="00BD07CC" w:rsidP="002F753C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772" w:type="dxa"/>
            <w:tcBorders>
              <w:top w:val="double" w:sz="4" w:space="0" w:color="auto"/>
              <w:left w:val="double" w:sz="4" w:space="0" w:color="0F243E"/>
              <w:bottom w:val="double" w:sz="4" w:space="0" w:color="auto"/>
              <w:right w:val="double" w:sz="4" w:space="0" w:color="0F243E"/>
            </w:tcBorders>
            <w:shd w:val="clear" w:color="auto" w:fill="0F243E"/>
          </w:tcPr>
          <w:p w:rsidR="00BD07CC" w:rsidRPr="00A71F1E" w:rsidRDefault="00BD07CC" w:rsidP="002F753C">
            <w:pPr>
              <w:pStyle w:val="NoSpacing"/>
              <w:jc w:val="center"/>
              <w:rPr>
                <w:b/>
              </w:rPr>
            </w:pPr>
            <w:r w:rsidRPr="00A71F1E">
              <w:rPr>
                <w:b/>
              </w:rPr>
              <w:t>Monday-Sept 26</w:t>
            </w:r>
          </w:p>
          <w:p w:rsidR="00BD07CC" w:rsidRPr="00A71F1E" w:rsidRDefault="00BD07CC" w:rsidP="002F753C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610" w:type="dxa"/>
            <w:tcBorders>
              <w:top w:val="double" w:sz="4" w:space="0" w:color="auto"/>
              <w:left w:val="double" w:sz="4" w:space="0" w:color="0F243E"/>
              <w:bottom w:val="double" w:sz="4" w:space="0" w:color="auto"/>
              <w:right w:val="double" w:sz="4" w:space="0" w:color="0F243E"/>
            </w:tcBorders>
            <w:shd w:val="clear" w:color="auto" w:fill="0F243E"/>
          </w:tcPr>
          <w:p w:rsidR="00BD07CC" w:rsidRPr="00A71F1E" w:rsidRDefault="00BD07CC" w:rsidP="002F753C">
            <w:pPr>
              <w:pStyle w:val="NoSpacing"/>
              <w:jc w:val="center"/>
              <w:rPr>
                <w:b/>
              </w:rPr>
            </w:pPr>
            <w:r w:rsidRPr="00A71F1E">
              <w:rPr>
                <w:b/>
              </w:rPr>
              <w:t>Tuesday-Sept 27</w:t>
            </w:r>
          </w:p>
          <w:p w:rsidR="00BD07CC" w:rsidRPr="00A71F1E" w:rsidRDefault="00BD07CC" w:rsidP="002F753C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424" w:type="dxa"/>
            <w:gridSpan w:val="3"/>
            <w:tcBorders>
              <w:top w:val="double" w:sz="4" w:space="0" w:color="auto"/>
              <w:left w:val="double" w:sz="4" w:space="0" w:color="0F243E"/>
              <w:bottom w:val="double" w:sz="4" w:space="0" w:color="auto"/>
              <w:right w:val="double" w:sz="4" w:space="0" w:color="0F243E"/>
            </w:tcBorders>
            <w:shd w:val="clear" w:color="auto" w:fill="0F243E"/>
          </w:tcPr>
          <w:p w:rsidR="00BD07CC" w:rsidRPr="00A71F1E" w:rsidRDefault="00BD07CC" w:rsidP="002F753C">
            <w:pPr>
              <w:pStyle w:val="NoSpacing"/>
              <w:jc w:val="center"/>
              <w:rPr>
                <w:b/>
              </w:rPr>
            </w:pPr>
            <w:r w:rsidRPr="00A71F1E">
              <w:rPr>
                <w:b/>
              </w:rPr>
              <w:t>Wednesday-Sept 28</w:t>
            </w:r>
          </w:p>
          <w:p w:rsidR="00BD07CC" w:rsidRPr="00A71F1E" w:rsidRDefault="00BD07CC" w:rsidP="002F753C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066" w:type="dxa"/>
            <w:gridSpan w:val="4"/>
            <w:tcBorders>
              <w:top w:val="double" w:sz="4" w:space="0" w:color="auto"/>
              <w:left w:val="double" w:sz="4" w:space="0" w:color="0F243E"/>
              <w:bottom w:val="double" w:sz="4" w:space="0" w:color="auto"/>
              <w:right w:val="double" w:sz="4" w:space="0" w:color="0F243E"/>
            </w:tcBorders>
            <w:shd w:val="clear" w:color="auto" w:fill="0F243E"/>
          </w:tcPr>
          <w:p w:rsidR="00BD07CC" w:rsidRPr="00A71F1E" w:rsidRDefault="00BD07CC" w:rsidP="002F753C">
            <w:pPr>
              <w:pStyle w:val="NoSpacing"/>
              <w:jc w:val="center"/>
              <w:rPr>
                <w:b/>
              </w:rPr>
            </w:pPr>
            <w:r w:rsidRPr="00A71F1E">
              <w:rPr>
                <w:b/>
              </w:rPr>
              <w:t>Thursday-Sept 29</w:t>
            </w:r>
          </w:p>
          <w:p w:rsidR="00BD07CC" w:rsidRPr="00A71F1E" w:rsidRDefault="00BD07CC" w:rsidP="002F753C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668" w:type="dxa"/>
            <w:gridSpan w:val="5"/>
            <w:tcBorders>
              <w:top w:val="double" w:sz="4" w:space="0" w:color="auto"/>
              <w:left w:val="double" w:sz="4" w:space="0" w:color="0F243E"/>
              <w:bottom w:val="double" w:sz="4" w:space="0" w:color="auto"/>
              <w:right w:val="double" w:sz="4" w:space="0" w:color="0F243E"/>
            </w:tcBorders>
            <w:shd w:val="clear" w:color="auto" w:fill="0F243E"/>
          </w:tcPr>
          <w:p w:rsidR="00BD07CC" w:rsidRPr="00A71F1E" w:rsidRDefault="00BD07CC" w:rsidP="002F753C">
            <w:pPr>
              <w:pStyle w:val="NoSpacing"/>
              <w:jc w:val="center"/>
              <w:rPr>
                <w:b/>
              </w:rPr>
            </w:pPr>
            <w:r w:rsidRPr="00A71F1E">
              <w:rPr>
                <w:b/>
              </w:rPr>
              <w:t>Friday-Sept 30</w:t>
            </w:r>
          </w:p>
          <w:p w:rsidR="00BD07CC" w:rsidRPr="00A71F1E" w:rsidRDefault="00BD07CC" w:rsidP="002F753C">
            <w:pPr>
              <w:pStyle w:val="NoSpacing"/>
              <w:jc w:val="center"/>
              <w:rPr>
                <w:b/>
              </w:rPr>
            </w:pPr>
          </w:p>
        </w:tc>
      </w:tr>
      <w:tr w:rsidR="00BD07CC" w:rsidRPr="001B37AB" w:rsidTr="006173B1">
        <w:trPr>
          <w:gridAfter w:val="1"/>
          <w:wAfter w:w="32" w:type="dxa"/>
        </w:trPr>
        <w:tc>
          <w:tcPr>
            <w:tcW w:w="1620" w:type="dxa"/>
            <w:gridSpan w:val="2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auto"/>
            </w:tcBorders>
            <w:shd w:val="clear" w:color="auto" w:fill="0F243E"/>
          </w:tcPr>
          <w:p w:rsidR="00BD07CC" w:rsidRPr="00296E65" w:rsidRDefault="00BD07CC" w:rsidP="002F753C">
            <w:pPr>
              <w:pStyle w:val="NoSpacing"/>
              <w:shd w:val="clear" w:color="auto" w:fill="FFFF66"/>
              <w:ind w:left="144"/>
              <w:rPr>
                <w:b/>
                <w:sz w:val="18"/>
                <w:szCs w:val="18"/>
              </w:rPr>
            </w:pPr>
          </w:p>
        </w:tc>
        <w:tc>
          <w:tcPr>
            <w:tcW w:w="27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Pr="00E711CB" w:rsidRDefault="00BD07CC" w:rsidP="002F753C">
            <w:pPr>
              <w:pStyle w:val="NoSpacing"/>
              <w:numPr>
                <w:ilvl w:val="0"/>
                <w:numId w:val="47"/>
              </w:numPr>
              <w:shd w:val="clear" w:color="auto" w:fill="FFFF66"/>
              <w:ind w:left="288" w:hanging="144"/>
              <w:rPr>
                <w:b/>
                <w:sz w:val="18"/>
                <w:szCs w:val="18"/>
              </w:rPr>
            </w:pPr>
            <w:r w:rsidRPr="00C33C5C">
              <w:rPr>
                <w:b/>
                <w:sz w:val="18"/>
                <w:szCs w:val="18"/>
              </w:rPr>
              <w:t xml:space="preserve">Motivational Monday: “The Making of an Unshakable Character” Character Quiz &amp; Video Clip </w:t>
            </w:r>
            <w:r w:rsidRPr="00C33C5C">
              <w:rPr>
                <w:b/>
                <w:sz w:val="18"/>
                <w:szCs w:val="18"/>
                <w:shd w:val="clear" w:color="auto" w:fill="FBD4B4"/>
              </w:rPr>
              <w:t>(Codes: T-1,2,3,5, CIP3, CIP 2)</w:t>
            </w:r>
          </w:p>
          <w:p w:rsidR="00BD07CC" w:rsidRPr="00C33C5C" w:rsidRDefault="00BD07CC" w:rsidP="002F753C">
            <w:pPr>
              <w:pStyle w:val="NoSpacing"/>
              <w:numPr>
                <w:ilvl w:val="0"/>
                <w:numId w:val="47"/>
              </w:numPr>
              <w:shd w:val="clear" w:color="auto" w:fill="FFFF66"/>
              <w:ind w:left="288" w:hanging="144"/>
              <w:rPr>
                <w:b/>
                <w:sz w:val="18"/>
                <w:szCs w:val="18"/>
              </w:rPr>
            </w:pPr>
            <w:r w:rsidRPr="00C33C5C">
              <w:rPr>
                <w:b/>
                <w:sz w:val="18"/>
                <w:szCs w:val="18"/>
              </w:rPr>
              <w:t xml:space="preserve">Interactive Lecture  COS2 </w:t>
            </w:r>
            <w:r w:rsidRPr="00C33C5C">
              <w:rPr>
                <w:b/>
                <w:sz w:val="18"/>
                <w:szCs w:val="18"/>
                <w:shd w:val="clear" w:color="auto" w:fill="CCC0D9"/>
              </w:rPr>
              <w:t>(</w:t>
            </w:r>
            <w:r>
              <w:rPr>
                <w:b/>
                <w:sz w:val="18"/>
                <w:szCs w:val="18"/>
                <w:shd w:val="clear" w:color="auto" w:fill="CCC0D9"/>
              </w:rPr>
              <w:t xml:space="preserve">Codes: </w:t>
            </w:r>
            <w:r w:rsidRPr="00C33C5C">
              <w:rPr>
                <w:b/>
                <w:sz w:val="18"/>
                <w:szCs w:val="18"/>
                <w:shd w:val="clear" w:color="auto" w:fill="CCC0D9"/>
              </w:rPr>
              <w:t>IF 1,2,3</w:t>
            </w:r>
            <w:r w:rsidRPr="00C33C5C">
              <w:rPr>
                <w:b/>
                <w:sz w:val="18"/>
                <w:szCs w:val="18"/>
              </w:rPr>
              <w:t>)  Structure of the Cell Membrane and Passive Transport (Diffusion, Osmosis, Facilitated Diffusion.</w:t>
            </w:r>
          </w:p>
          <w:p w:rsidR="00BD07CC" w:rsidRPr="00296E65" w:rsidRDefault="00BD07CC" w:rsidP="002F753C">
            <w:pPr>
              <w:pStyle w:val="NoSpacing"/>
              <w:shd w:val="clear" w:color="auto" w:fill="FFFF66"/>
              <w:ind w:left="144"/>
              <w:rPr>
                <w:b/>
                <w:sz w:val="18"/>
                <w:szCs w:val="18"/>
              </w:rPr>
            </w:pPr>
          </w:p>
        </w:tc>
        <w:tc>
          <w:tcPr>
            <w:tcW w:w="26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Pr="00137D3B" w:rsidRDefault="00BD07CC" w:rsidP="002F753C">
            <w:pPr>
              <w:pStyle w:val="NoSpacing"/>
              <w:numPr>
                <w:ilvl w:val="0"/>
                <w:numId w:val="47"/>
              </w:numPr>
              <w:ind w:hanging="648"/>
              <w:rPr>
                <w:sz w:val="28"/>
                <w:szCs w:val="28"/>
              </w:rPr>
            </w:pPr>
            <w:r w:rsidRPr="00C33C5C">
              <w:rPr>
                <w:b/>
                <w:sz w:val="18"/>
                <w:szCs w:val="18"/>
              </w:rPr>
              <w:t>Science In The News: Water Intoxication Media Clips and news articles</w:t>
            </w:r>
            <w:r>
              <w:rPr>
                <w:b/>
                <w:sz w:val="18"/>
                <w:szCs w:val="18"/>
              </w:rPr>
              <w:t xml:space="preserve"> (Codes: CS-1,3, IF-1,b,4,6 T-1,3,7)</w:t>
            </w:r>
          </w:p>
          <w:p w:rsidR="00BD07CC" w:rsidRPr="00F34FA9" w:rsidRDefault="00BD07CC" w:rsidP="002F753C">
            <w:pPr>
              <w:pStyle w:val="NoSpacing"/>
              <w:numPr>
                <w:ilvl w:val="0"/>
                <w:numId w:val="47"/>
              </w:numPr>
              <w:ind w:hanging="648"/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Science In The News: Water for Wii Contest with question set</w:t>
            </w:r>
          </w:p>
          <w:p w:rsidR="00BD07CC" w:rsidRPr="00137D3B" w:rsidRDefault="00BD07CC" w:rsidP="002F753C">
            <w:pPr>
              <w:pStyle w:val="NoSpacing"/>
              <w:numPr>
                <w:ilvl w:val="0"/>
                <w:numId w:val="47"/>
              </w:numPr>
              <w:ind w:hanging="648"/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 xml:space="preserve">Interactive Lecture: COS 2 Active Transport (Ch4) </w:t>
            </w:r>
            <w:r>
              <w:rPr>
                <w:b/>
                <w:sz w:val="16"/>
                <w:szCs w:val="16"/>
              </w:rPr>
              <w:t>Applying what we’ve learned to our world.  Re answer “Ever Wonder Why questions in Small Groups” (codes IM1b, 2, 3, IF 3 a&amp;b, 4, A-5)</w:t>
            </w:r>
          </w:p>
          <w:p w:rsidR="00BD07CC" w:rsidRPr="00137D3B" w:rsidRDefault="00BD07CC" w:rsidP="002F753C">
            <w:pPr>
              <w:pStyle w:val="NoSpacing"/>
              <w:numPr>
                <w:ilvl w:val="0"/>
                <w:numId w:val="47"/>
              </w:numPr>
              <w:ind w:hanging="648"/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Intro to  Photosynthesis &amp; Cellular Respiration</w:t>
            </w:r>
            <w:r w:rsidRPr="00F34FA9">
              <w:rPr>
                <w:b/>
                <w:sz w:val="18"/>
                <w:szCs w:val="18"/>
              </w:rPr>
              <w:t xml:space="preserve"> (Ch 5) </w:t>
            </w:r>
            <w:r w:rsidRPr="00C33C5C">
              <w:rPr>
                <w:b/>
                <w:sz w:val="18"/>
                <w:szCs w:val="18"/>
                <w:shd w:val="clear" w:color="auto" w:fill="CCC0D9"/>
              </w:rPr>
              <w:t>(</w:t>
            </w:r>
            <w:r>
              <w:rPr>
                <w:b/>
                <w:sz w:val="18"/>
                <w:szCs w:val="18"/>
                <w:shd w:val="clear" w:color="auto" w:fill="CCC0D9"/>
              </w:rPr>
              <w:t xml:space="preserve">Codes: </w:t>
            </w:r>
            <w:r w:rsidRPr="00C33C5C">
              <w:rPr>
                <w:b/>
                <w:sz w:val="18"/>
                <w:szCs w:val="18"/>
                <w:shd w:val="clear" w:color="auto" w:fill="CCC0D9"/>
              </w:rPr>
              <w:t>IF 1,2,3</w:t>
            </w:r>
            <w:r w:rsidRPr="00C33C5C">
              <w:rPr>
                <w:b/>
                <w:sz w:val="18"/>
                <w:szCs w:val="18"/>
              </w:rPr>
              <w:t xml:space="preserve">)  </w:t>
            </w:r>
          </w:p>
          <w:p w:rsidR="00BD07CC" w:rsidRPr="00F34FA9" w:rsidRDefault="00BD07CC" w:rsidP="002F753C">
            <w:pPr>
              <w:pStyle w:val="NoSpacing"/>
              <w:ind w:left="72"/>
              <w:rPr>
                <w:sz w:val="28"/>
                <w:szCs w:val="28"/>
              </w:rPr>
            </w:pPr>
          </w:p>
        </w:tc>
        <w:tc>
          <w:tcPr>
            <w:tcW w:w="242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Default="00BD07CC" w:rsidP="002F753C">
            <w:pPr>
              <w:pStyle w:val="NoSpacing"/>
              <w:numPr>
                <w:ilvl w:val="0"/>
                <w:numId w:val="48"/>
              </w:numPr>
              <w:ind w:left="252" w:hanging="252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SJE- AHSGE Questions on Active &amp; Passive Transport</w:t>
            </w:r>
          </w:p>
          <w:p w:rsidR="00BD07CC" w:rsidRPr="004D26D7" w:rsidRDefault="00BD07CC" w:rsidP="002F753C">
            <w:pPr>
              <w:pStyle w:val="NoSpacing"/>
              <w:numPr>
                <w:ilvl w:val="0"/>
                <w:numId w:val="48"/>
              </w:numPr>
              <w:ind w:left="252" w:hanging="252"/>
              <w:rPr>
                <w:sz w:val="16"/>
                <w:szCs w:val="16"/>
              </w:rPr>
            </w:pPr>
            <w:r w:rsidRPr="00552499">
              <w:rPr>
                <w:b/>
                <w:sz w:val="18"/>
                <w:szCs w:val="18"/>
              </w:rPr>
              <w:t>Interactive Lecture:</w:t>
            </w:r>
            <w:r>
              <w:rPr>
                <w:b/>
                <w:sz w:val="16"/>
                <w:szCs w:val="16"/>
              </w:rPr>
              <w:t xml:space="preserve"> Continue Photosynthesis and Cellular Respiration </w:t>
            </w:r>
            <w:r w:rsidRPr="00C33C5C">
              <w:rPr>
                <w:b/>
                <w:sz w:val="18"/>
                <w:szCs w:val="18"/>
                <w:shd w:val="clear" w:color="auto" w:fill="CCC0D9"/>
              </w:rPr>
              <w:t>(</w:t>
            </w:r>
            <w:r>
              <w:rPr>
                <w:b/>
                <w:sz w:val="18"/>
                <w:szCs w:val="18"/>
                <w:shd w:val="clear" w:color="auto" w:fill="CCC0D9"/>
              </w:rPr>
              <w:t xml:space="preserve">Codes: </w:t>
            </w:r>
            <w:r w:rsidRPr="00C33C5C">
              <w:rPr>
                <w:b/>
                <w:sz w:val="18"/>
                <w:szCs w:val="18"/>
                <w:shd w:val="clear" w:color="auto" w:fill="CCC0D9"/>
              </w:rPr>
              <w:t>IF 1,2,3</w:t>
            </w:r>
            <w:r w:rsidRPr="00C33C5C">
              <w:rPr>
                <w:b/>
                <w:sz w:val="18"/>
                <w:szCs w:val="18"/>
              </w:rPr>
              <w:t xml:space="preserve">)  </w:t>
            </w:r>
          </w:p>
          <w:p w:rsidR="00BD07CC" w:rsidRPr="00552499" w:rsidRDefault="00BD07CC" w:rsidP="002F753C">
            <w:pPr>
              <w:pStyle w:val="NoSpacing"/>
              <w:numPr>
                <w:ilvl w:val="0"/>
                <w:numId w:val="48"/>
              </w:numPr>
              <w:ind w:left="252" w:hanging="252"/>
              <w:rPr>
                <w:b/>
                <w:sz w:val="20"/>
                <w:szCs w:val="20"/>
              </w:rPr>
            </w:pPr>
            <w:r>
              <w:rPr>
                <w:b/>
                <w:sz w:val="16"/>
                <w:szCs w:val="16"/>
              </w:rPr>
              <w:t xml:space="preserve"> </w:t>
            </w:r>
            <w:r w:rsidRPr="00552499">
              <w:rPr>
                <w:b/>
                <w:sz w:val="20"/>
                <w:szCs w:val="20"/>
              </w:rPr>
              <w:t>Media Clips on Photosynthesis &amp; Cellular Respiration</w:t>
            </w:r>
          </w:p>
          <w:p w:rsidR="00BD07CC" w:rsidRDefault="00BD07CC" w:rsidP="002F753C">
            <w:pPr>
              <w:pStyle w:val="NoSpacing"/>
              <w:numPr>
                <w:ilvl w:val="0"/>
                <w:numId w:val="48"/>
              </w:numPr>
              <w:ind w:left="252" w:hanging="252"/>
              <w:rPr>
                <w:b/>
                <w:sz w:val="16"/>
                <w:szCs w:val="16"/>
              </w:rPr>
            </w:pPr>
            <w:r w:rsidRPr="00552499">
              <w:rPr>
                <w:b/>
                <w:sz w:val="18"/>
                <w:szCs w:val="18"/>
                <w:u w:val="single"/>
              </w:rPr>
              <w:t>Photosynthesis WebQuest</w:t>
            </w:r>
            <w:r>
              <w:rPr>
                <w:sz w:val="16"/>
                <w:szCs w:val="16"/>
              </w:rPr>
              <w:t xml:space="preserve"> (Codes A-5, C-1 &amp;2, IM-1b &amp;2, T-1,7, IF-1,2,3a&amp;b,5)</w:t>
            </w:r>
          </w:p>
          <w:p w:rsidR="00BD07CC" w:rsidRPr="004B5697" w:rsidRDefault="00BD07CC" w:rsidP="002F753C">
            <w:pPr>
              <w:pStyle w:val="NoSpacing"/>
              <w:rPr>
                <w:b/>
                <w:sz w:val="16"/>
                <w:szCs w:val="16"/>
              </w:rPr>
            </w:pPr>
          </w:p>
        </w:tc>
        <w:tc>
          <w:tcPr>
            <w:tcW w:w="3066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Default="00BD07CC" w:rsidP="002F753C">
            <w:pPr>
              <w:numPr>
                <w:ilvl w:val="0"/>
                <w:numId w:val="48"/>
              </w:numPr>
              <w:spacing w:after="0" w:line="240" w:lineRule="auto"/>
              <w:ind w:left="252" w:hanging="18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552499">
              <w:rPr>
                <w:b/>
                <w:sz w:val="16"/>
                <w:szCs w:val="16"/>
                <w:u w:val="single"/>
              </w:rPr>
              <w:t>Independent practice:</w:t>
            </w:r>
            <w:r>
              <w:rPr>
                <w:sz w:val="16"/>
                <w:szCs w:val="16"/>
              </w:rPr>
              <w:t xml:space="preserve"> Understanding Cellular Respiration </w:t>
            </w:r>
            <w:r w:rsidRPr="00552499">
              <w:rPr>
                <w:b/>
                <w:sz w:val="16"/>
                <w:szCs w:val="16"/>
              </w:rPr>
              <w:t>Directed Reading</w:t>
            </w:r>
            <w:r>
              <w:rPr>
                <w:sz w:val="16"/>
                <w:szCs w:val="16"/>
              </w:rPr>
              <w:t xml:space="preserve"> questions Ch 5 Section 1  (Codes</w:t>
            </w:r>
            <w:r w:rsidRPr="00F34FA9">
              <w:rPr>
                <w:sz w:val="16"/>
                <w:szCs w:val="16"/>
                <w:shd w:val="clear" w:color="auto" w:fill="CCC0D9"/>
              </w:rPr>
              <w:t>: A-5,</w:t>
            </w:r>
            <w:r>
              <w:rPr>
                <w:sz w:val="16"/>
                <w:szCs w:val="16"/>
              </w:rPr>
              <w:t xml:space="preserve"> </w:t>
            </w:r>
            <w:r w:rsidRPr="00F34FA9">
              <w:rPr>
                <w:sz w:val="16"/>
                <w:szCs w:val="16"/>
                <w:shd w:val="clear" w:color="auto" w:fill="CCC0D9"/>
              </w:rPr>
              <w:t>IF 2</w:t>
            </w:r>
            <w:r w:rsidRPr="00F34FA9">
              <w:rPr>
                <w:sz w:val="16"/>
                <w:szCs w:val="16"/>
                <w:shd w:val="clear" w:color="auto" w:fill="8DB3E2"/>
              </w:rPr>
              <w:t>, IM 3</w:t>
            </w:r>
            <w:r w:rsidRPr="00F34FA9">
              <w:rPr>
                <w:sz w:val="16"/>
                <w:szCs w:val="16"/>
                <w:shd w:val="clear" w:color="auto" w:fill="FFFF66"/>
              </w:rPr>
              <w:t>, CIP 1)</w:t>
            </w:r>
          </w:p>
          <w:p w:rsidR="00BD07CC" w:rsidRPr="00C33C5C" w:rsidRDefault="00BD07CC" w:rsidP="002F753C">
            <w:pPr>
              <w:numPr>
                <w:ilvl w:val="0"/>
                <w:numId w:val="48"/>
              </w:numPr>
              <w:spacing w:after="0" w:line="240" w:lineRule="auto"/>
              <w:ind w:left="252" w:hanging="180"/>
              <w:rPr>
                <w:sz w:val="16"/>
                <w:szCs w:val="16"/>
              </w:rPr>
            </w:pPr>
            <w:r w:rsidRPr="00552499">
              <w:rPr>
                <w:b/>
                <w:sz w:val="16"/>
                <w:szCs w:val="16"/>
                <w:u w:val="single"/>
              </w:rPr>
              <w:t>Independent Practice</w:t>
            </w:r>
            <w:r>
              <w:rPr>
                <w:sz w:val="16"/>
                <w:szCs w:val="16"/>
              </w:rPr>
              <w:t xml:space="preserve">: Understanding Photosynthesis </w:t>
            </w:r>
            <w:r w:rsidRPr="00552499">
              <w:rPr>
                <w:b/>
                <w:sz w:val="16"/>
                <w:szCs w:val="16"/>
              </w:rPr>
              <w:t>Directed Reading</w:t>
            </w:r>
            <w:r>
              <w:rPr>
                <w:sz w:val="16"/>
                <w:szCs w:val="16"/>
              </w:rPr>
              <w:t xml:space="preserve"> question sheet for CH 5 section 2 (Codes</w:t>
            </w:r>
            <w:r w:rsidRPr="00F34FA9">
              <w:rPr>
                <w:sz w:val="16"/>
                <w:szCs w:val="16"/>
                <w:shd w:val="clear" w:color="auto" w:fill="CCC0D9"/>
              </w:rPr>
              <w:t>: A-5,</w:t>
            </w:r>
            <w:r>
              <w:rPr>
                <w:sz w:val="16"/>
                <w:szCs w:val="16"/>
              </w:rPr>
              <w:t xml:space="preserve"> </w:t>
            </w:r>
            <w:r w:rsidRPr="00F34FA9">
              <w:rPr>
                <w:sz w:val="16"/>
                <w:szCs w:val="16"/>
                <w:shd w:val="clear" w:color="auto" w:fill="CCC0D9"/>
              </w:rPr>
              <w:t>IF 2</w:t>
            </w:r>
            <w:r w:rsidRPr="00F34FA9">
              <w:rPr>
                <w:sz w:val="16"/>
                <w:szCs w:val="16"/>
                <w:shd w:val="clear" w:color="auto" w:fill="8DB3E2"/>
              </w:rPr>
              <w:t>, IM 3</w:t>
            </w:r>
            <w:r w:rsidRPr="00F34FA9">
              <w:rPr>
                <w:sz w:val="16"/>
                <w:szCs w:val="16"/>
                <w:shd w:val="clear" w:color="auto" w:fill="FFFF66"/>
              </w:rPr>
              <w:t>, CIP 1)</w:t>
            </w:r>
          </w:p>
          <w:p w:rsidR="00BD07CC" w:rsidRDefault="00BD07CC" w:rsidP="002F753C">
            <w:pPr>
              <w:pStyle w:val="NoSpacing"/>
              <w:numPr>
                <w:ilvl w:val="0"/>
                <w:numId w:val="48"/>
              </w:numPr>
              <w:ind w:left="252" w:hanging="252"/>
              <w:rPr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Scientific Terminology- Photosynthesis &amp; Cellular Respiration (Codes-C-1, IM-2)</w:t>
            </w:r>
          </w:p>
          <w:p w:rsidR="00BD07CC" w:rsidRPr="004B5697" w:rsidRDefault="00BD07CC" w:rsidP="002F753C">
            <w:pPr>
              <w:spacing w:after="0" w:line="240" w:lineRule="auto"/>
              <w:ind w:left="72"/>
              <w:rPr>
                <w:sz w:val="16"/>
                <w:szCs w:val="16"/>
              </w:rPr>
            </w:pPr>
          </w:p>
        </w:tc>
        <w:tc>
          <w:tcPr>
            <w:tcW w:w="2668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Pr="00137D3B" w:rsidRDefault="00BD07CC" w:rsidP="002F753C">
            <w:pPr>
              <w:spacing w:line="240" w:lineRule="auto"/>
              <w:ind w:left="288" w:hanging="306"/>
              <w:rPr>
                <w:b/>
                <w:sz w:val="18"/>
                <w:szCs w:val="18"/>
              </w:rPr>
            </w:pPr>
            <w:r w:rsidRPr="00137D3B">
              <w:rPr>
                <w:b/>
                <w:sz w:val="18"/>
                <w:szCs w:val="18"/>
              </w:rPr>
              <w:sym w:font="Wingdings" w:char="F04A"/>
            </w:r>
            <w:r w:rsidRPr="00137D3B">
              <w:rPr>
                <w:b/>
                <w:sz w:val="18"/>
                <w:szCs w:val="18"/>
              </w:rPr>
              <w:t xml:space="preserve"> Prefix-Suffix Terms Review/Written Practice Quiz (C-1, IF 4, IM-1b/3)</w:t>
            </w:r>
          </w:p>
          <w:p w:rsidR="00BD07CC" w:rsidRPr="00137D3B" w:rsidRDefault="00BD07CC" w:rsidP="002F753C">
            <w:pPr>
              <w:numPr>
                <w:ilvl w:val="0"/>
                <w:numId w:val="49"/>
              </w:numPr>
              <w:spacing w:line="240" w:lineRule="auto"/>
              <w:ind w:left="252" w:hanging="252"/>
              <w:rPr>
                <w:b/>
                <w:sz w:val="18"/>
                <w:szCs w:val="18"/>
              </w:rPr>
            </w:pPr>
            <w:r w:rsidRPr="00137D3B">
              <w:rPr>
                <w:b/>
                <w:sz w:val="18"/>
                <w:szCs w:val="18"/>
              </w:rPr>
              <w:t xml:space="preserve">  Quiz: PSQ 1-30 (Codes:A-2)</w:t>
            </w:r>
          </w:p>
          <w:p w:rsidR="00BD07CC" w:rsidRPr="00137D3B" w:rsidRDefault="00BD07CC" w:rsidP="002F753C">
            <w:pPr>
              <w:numPr>
                <w:ilvl w:val="0"/>
                <w:numId w:val="49"/>
              </w:numPr>
              <w:spacing w:line="240" w:lineRule="auto"/>
              <w:ind w:left="252" w:hanging="252"/>
              <w:rPr>
                <w:b/>
                <w:sz w:val="18"/>
                <w:szCs w:val="18"/>
              </w:rPr>
            </w:pPr>
            <w:r w:rsidRPr="00137D3B">
              <w:rPr>
                <w:b/>
                <w:sz w:val="18"/>
                <w:szCs w:val="18"/>
              </w:rPr>
              <w:t xml:space="preserve"> Study Guide:  Chapter 4 &amp; 5 in Small Groups (codes IM1b, 2, 3, IF 3 a&amp;b, 4, A-5)</w:t>
            </w:r>
          </w:p>
          <w:p w:rsidR="00BD07CC" w:rsidRPr="004B5697" w:rsidRDefault="00BD07CC" w:rsidP="002F753C">
            <w:pPr>
              <w:numPr>
                <w:ilvl w:val="0"/>
                <w:numId w:val="49"/>
              </w:numPr>
              <w:spacing w:line="240" w:lineRule="auto"/>
              <w:ind w:left="252" w:hanging="252"/>
              <w:rPr>
                <w:b/>
                <w:sz w:val="16"/>
                <w:szCs w:val="16"/>
              </w:rPr>
            </w:pPr>
            <w:r w:rsidRPr="00137D3B">
              <w:rPr>
                <w:b/>
                <w:sz w:val="18"/>
                <w:szCs w:val="18"/>
              </w:rPr>
              <w:t xml:space="preserve"> Class discussion of answers to study guide (Codes IF 3a, IM 1b)</w:t>
            </w:r>
          </w:p>
        </w:tc>
      </w:tr>
      <w:tr w:rsidR="00BD07CC" w:rsidRPr="001B37AB" w:rsidTr="006173B1">
        <w:trPr>
          <w:gridAfter w:val="1"/>
          <w:wAfter w:w="32" w:type="dxa"/>
        </w:trPr>
        <w:tc>
          <w:tcPr>
            <w:tcW w:w="1620" w:type="dxa"/>
            <w:gridSpan w:val="2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  <w:shd w:val="clear" w:color="auto" w:fill="0F243E"/>
          </w:tcPr>
          <w:p w:rsidR="00BD07CC" w:rsidRPr="00836F0C" w:rsidRDefault="00BD07CC" w:rsidP="005F2F2E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double" w:sz="4" w:space="0" w:color="auto"/>
              <w:left w:val="double" w:sz="4" w:space="0" w:color="0F243E"/>
              <w:bottom w:val="double" w:sz="4" w:space="0" w:color="auto"/>
              <w:right w:val="double" w:sz="4" w:space="0" w:color="0F243E"/>
            </w:tcBorders>
            <w:shd w:val="clear" w:color="auto" w:fill="0F243E"/>
          </w:tcPr>
          <w:p w:rsidR="00BD07CC" w:rsidRPr="00A71F1E" w:rsidRDefault="00BD07CC" w:rsidP="002F753C">
            <w:pPr>
              <w:pStyle w:val="NoSpacing"/>
              <w:jc w:val="center"/>
              <w:rPr>
                <w:b/>
              </w:rPr>
            </w:pPr>
            <w:r w:rsidRPr="00A71F1E">
              <w:rPr>
                <w:b/>
              </w:rPr>
              <w:t>Monday-</w:t>
            </w:r>
            <w:r>
              <w:rPr>
                <w:b/>
              </w:rPr>
              <w:t>Oct 3</w:t>
            </w:r>
          </w:p>
          <w:p w:rsidR="00BD07CC" w:rsidRPr="00A71F1E" w:rsidRDefault="00BD07CC" w:rsidP="002F753C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610" w:type="dxa"/>
            <w:tcBorders>
              <w:top w:val="double" w:sz="4" w:space="0" w:color="auto"/>
              <w:left w:val="double" w:sz="4" w:space="0" w:color="0F243E"/>
              <w:bottom w:val="double" w:sz="4" w:space="0" w:color="auto"/>
              <w:right w:val="double" w:sz="4" w:space="0" w:color="0F243E"/>
            </w:tcBorders>
            <w:shd w:val="clear" w:color="auto" w:fill="0F243E"/>
          </w:tcPr>
          <w:p w:rsidR="00BD07CC" w:rsidRPr="00A71F1E" w:rsidRDefault="00BD07CC" w:rsidP="002F753C">
            <w:pPr>
              <w:pStyle w:val="NoSpacing"/>
              <w:jc w:val="center"/>
              <w:rPr>
                <w:b/>
              </w:rPr>
            </w:pPr>
            <w:r w:rsidRPr="00A71F1E">
              <w:rPr>
                <w:b/>
              </w:rPr>
              <w:t>Tuesday-</w:t>
            </w:r>
            <w:r>
              <w:rPr>
                <w:b/>
              </w:rPr>
              <w:t>Oct 4</w:t>
            </w:r>
          </w:p>
          <w:p w:rsidR="00BD07CC" w:rsidRPr="00A71F1E" w:rsidRDefault="00BD07CC" w:rsidP="002F753C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424" w:type="dxa"/>
            <w:gridSpan w:val="3"/>
            <w:tcBorders>
              <w:top w:val="double" w:sz="4" w:space="0" w:color="auto"/>
              <w:left w:val="double" w:sz="4" w:space="0" w:color="0F243E"/>
              <w:bottom w:val="double" w:sz="4" w:space="0" w:color="auto"/>
              <w:right w:val="double" w:sz="4" w:space="0" w:color="0F243E"/>
            </w:tcBorders>
            <w:shd w:val="clear" w:color="auto" w:fill="0F243E"/>
          </w:tcPr>
          <w:p w:rsidR="00BD07CC" w:rsidRPr="00A71F1E" w:rsidRDefault="00BD07CC" w:rsidP="002F753C">
            <w:pPr>
              <w:pStyle w:val="NoSpacing"/>
              <w:jc w:val="center"/>
              <w:rPr>
                <w:b/>
              </w:rPr>
            </w:pPr>
            <w:r w:rsidRPr="00A71F1E">
              <w:rPr>
                <w:b/>
              </w:rPr>
              <w:t>Wednesday-</w:t>
            </w:r>
            <w:r>
              <w:rPr>
                <w:b/>
              </w:rPr>
              <w:t>Oct 5</w:t>
            </w:r>
          </w:p>
          <w:p w:rsidR="00BD07CC" w:rsidRPr="00A71F1E" w:rsidRDefault="00BD07CC" w:rsidP="002F753C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066" w:type="dxa"/>
            <w:gridSpan w:val="4"/>
            <w:tcBorders>
              <w:top w:val="double" w:sz="4" w:space="0" w:color="auto"/>
              <w:left w:val="double" w:sz="4" w:space="0" w:color="0F243E"/>
              <w:bottom w:val="double" w:sz="4" w:space="0" w:color="auto"/>
              <w:right w:val="double" w:sz="4" w:space="0" w:color="0F243E"/>
            </w:tcBorders>
            <w:shd w:val="clear" w:color="auto" w:fill="0F243E"/>
          </w:tcPr>
          <w:p w:rsidR="00BD07CC" w:rsidRPr="00A71F1E" w:rsidRDefault="00BD07CC" w:rsidP="002F753C">
            <w:pPr>
              <w:pStyle w:val="NoSpacing"/>
              <w:jc w:val="center"/>
              <w:rPr>
                <w:b/>
              </w:rPr>
            </w:pPr>
            <w:r w:rsidRPr="00A71F1E">
              <w:rPr>
                <w:b/>
              </w:rPr>
              <w:t>Thursday-</w:t>
            </w:r>
            <w:r>
              <w:rPr>
                <w:b/>
              </w:rPr>
              <w:t>Oct 6</w:t>
            </w:r>
          </w:p>
          <w:p w:rsidR="00BD07CC" w:rsidRPr="00A71F1E" w:rsidRDefault="00BD07CC" w:rsidP="002F753C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668" w:type="dxa"/>
            <w:gridSpan w:val="5"/>
            <w:tcBorders>
              <w:top w:val="double" w:sz="4" w:space="0" w:color="auto"/>
              <w:left w:val="double" w:sz="4" w:space="0" w:color="0F243E"/>
              <w:bottom w:val="double" w:sz="4" w:space="0" w:color="auto"/>
              <w:right w:val="double" w:sz="4" w:space="0" w:color="0F243E"/>
            </w:tcBorders>
            <w:shd w:val="clear" w:color="auto" w:fill="0F243E"/>
          </w:tcPr>
          <w:p w:rsidR="00BD07CC" w:rsidRPr="00A71F1E" w:rsidRDefault="00BD07CC" w:rsidP="002F753C">
            <w:pPr>
              <w:pStyle w:val="NoSpacing"/>
              <w:jc w:val="center"/>
              <w:rPr>
                <w:b/>
              </w:rPr>
            </w:pPr>
            <w:r w:rsidRPr="00A71F1E">
              <w:rPr>
                <w:b/>
              </w:rPr>
              <w:t>Friday-</w:t>
            </w:r>
            <w:r>
              <w:rPr>
                <w:b/>
              </w:rPr>
              <w:t>Oct 7</w:t>
            </w:r>
          </w:p>
          <w:p w:rsidR="00BD07CC" w:rsidRPr="00A71F1E" w:rsidRDefault="00BD07CC" w:rsidP="002F753C">
            <w:pPr>
              <w:pStyle w:val="NoSpacing"/>
              <w:jc w:val="center"/>
              <w:rPr>
                <w:b/>
              </w:rPr>
            </w:pPr>
          </w:p>
        </w:tc>
      </w:tr>
      <w:tr w:rsidR="00BD07CC" w:rsidRPr="001B37AB" w:rsidTr="006173B1">
        <w:trPr>
          <w:gridAfter w:val="1"/>
          <w:wAfter w:w="32" w:type="dxa"/>
        </w:trPr>
        <w:tc>
          <w:tcPr>
            <w:tcW w:w="1620" w:type="dxa"/>
            <w:gridSpan w:val="2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auto"/>
            </w:tcBorders>
            <w:shd w:val="clear" w:color="auto" w:fill="0F243E"/>
          </w:tcPr>
          <w:p w:rsidR="00BD07CC" w:rsidRPr="00836F0C" w:rsidRDefault="00BD07CC" w:rsidP="005F2F2E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Pr="00992821" w:rsidRDefault="00BD07CC" w:rsidP="006173B1">
            <w:pPr>
              <w:pStyle w:val="NoSpacing"/>
              <w:numPr>
                <w:ilvl w:val="0"/>
                <w:numId w:val="47"/>
              </w:numPr>
              <w:shd w:val="clear" w:color="auto" w:fill="FFFF66"/>
              <w:ind w:left="288" w:hanging="144"/>
              <w:rPr>
                <w:b/>
                <w:sz w:val="18"/>
                <w:szCs w:val="18"/>
              </w:rPr>
            </w:pPr>
            <w:r w:rsidRPr="00992821">
              <w:rPr>
                <w:b/>
                <w:sz w:val="18"/>
                <w:szCs w:val="18"/>
              </w:rPr>
              <w:t xml:space="preserve">Motivational Monday: “Goals” 10 steps to unlocking the code to success </w:t>
            </w:r>
            <w:r w:rsidRPr="00992821">
              <w:rPr>
                <w:b/>
                <w:sz w:val="18"/>
                <w:szCs w:val="18"/>
                <w:shd w:val="clear" w:color="auto" w:fill="FBD4B4"/>
              </w:rPr>
              <w:t>(Codes: T-1,2,3,5, CIP3, CIP 2)</w:t>
            </w:r>
          </w:p>
          <w:p w:rsidR="00BD07CC" w:rsidRPr="00992821" w:rsidRDefault="00BD07CC" w:rsidP="006173B1">
            <w:pPr>
              <w:pStyle w:val="NoSpacing"/>
              <w:numPr>
                <w:ilvl w:val="0"/>
                <w:numId w:val="47"/>
              </w:numPr>
              <w:shd w:val="clear" w:color="auto" w:fill="FFFF66"/>
              <w:ind w:left="288" w:hanging="144"/>
              <w:rPr>
                <w:b/>
                <w:sz w:val="18"/>
                <w:szCs w:val="18"/>
              </w:rPr>
            </w:pPr>
            <w:r w:rsidRPr="00992821">
              <w:rPr>
                <w:b/>
                <w:sz w:val="16"/>
                <w:szCs w:val="16"/>
              </w:rPr>
              <w:t>SJE- AHSGE Questions on Active &amp; Passive Transport</w:t>
            </w:r>
          </w:p>
          <w:p w:rsidR="00BD07CC" w:rsidRDefault="00BD07CC" w:rsidP="006173B1">
            <w:pPr>
              <w:pStyle w:val="NoSpacing"/>
              <w:numPr>
                <w:ilvl w:val="0"/>
                <w:numId w:val="47"/>
              </w:numPr>
              <w:shd w:val="clear" w:color="auto" w:fill="FFFF66"/>
              <w:ind w:left="288" w:hanging="144"/>
              <w:rPr>
                <w:b/>
                <w:sz w:val="18"/>
                <w:szCs w:val="18"/>
              </w:rPr>
            </w:pPr>
            <w:r w:rsidRPr="00992821">
              <w:rPr>
                <w:b/>
                <w:sz w:val="18"/>
                <w:szCs w:val="18"/>
              </w:rPr>
              <w:t xml:space="preserve">Interactive Lecture  COS2 </w:t>
            </w:r>
            <w:r w:rsidRPr="00992821">
              <w:rPr>
                <w:b/>
                <w:sz w:val="18"/>
                <w:szCs w:val="18"/>
                <w:shd w:val="clear" w:color="auto" w:fill="CCC0D9"/>
              </w:rPr>
              <w:t>(Codes: IF 1,2,3</w:t>
            </w:r>
            <w:r w:rsidRPr="00992821">
              <w:rPr>
                <w:b/>
                <w:sz w:val="18"/>
                <w:szCs w:val="18"/>
              </w:rPr>
              <w:t>)  Overview of lessons learned about the cell membrane, Active and passive transport, and  how cells make energy through photosynthesis &amp; respiration.</w:t>
            </w:r>
          </w:p>
          <w:p w:rsidR="00BD07CC" w:rsidRPr="00992821" w:rsidRDefault="00BD07CC" w:rsidP="002F753C">
            <w:pPr>
              <w:pStyle w:val="NoSpacing"/>
              <w:shd w:val="clear" w:color="auto" w:fill="FFFF66"/>
              <w:ind w:left="144"/>
              <w:rPr>
                <w:b/>
                <w:sz w:val="18"/>
                <w:szCs w:val="18"/>
              </w:rPr>
            </w:pPr>
            <w:r w:rsidRPr="00992821">
              <w:rPr>
                <w:b/>
                <w:sz w:val="18"/>
                <w:szCs w:val="18"/>
              </w:rPr>
              <w:t xml:space="preserve"> </w:t>
            </w:r>
            <w:r w:rsidRPr="007C622F">
              <w:rPr>
                <w:b/>
                <w:sz w:val="18"/>
                <w:szCs w:val="18"/>
                <w:u w:val="single"/>
              </w:rPr>
              <w:t>Small Group</w:t>
            </w:r>
            <w:r w:rsidRPr="00992821">
              <w:rPr>
                <w:b/>
                <w:sz w:val="18"/>
                <w:szCs w:val="18"/>
              </w:rPr>
              <w:t>: Students gather in small groups to discuss concepts learned in Chapters 4 &amp; 5, answer and develop questions to be combined for the test on Wed</w:t>
            </w:r>
          </w:p>
          <w:p w:rsidR="00BD07CC" w:rsidRPr="00992821" w:rsidRDefault="00BD07CC" w:rsidP="002F753C">
            <w:pPr>
              <w:pStyle w:val="NoSpacing"/>
              <w:shd w:val="clear" w:color="auto" w:fill="FFFF66"/>
              <w:ind w:left="144"/>
              <w:rPr>
                <w:b/>
                <w:sz w:val="18"/>
                <w:szCs w:val="18"/>
              </w:rPr>
            </w:pPr>
          </w:p>
        </w:tc>
        <w:tc>
          <w:tcPr>
            <w:tcW w:w="26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Pr="0060693E" w:rsidRDefault="00BD07CC" w:rsidP="006173B1">
            <w:pPr>
              <w:pStyle w:val="NoSpacing"/>
              <w:numPr>
                <w:ilvl w:val="0"/>
                <w:numId w:val="47"/>
              </w:numPr>
              <w:ind w:left="540" w:hanging="648"/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Science In The News</w:t>
            </w:r>
          </w:p>
          <w:p w:rsidR="00BD07CC" w:rsidRPr="00992821" w:rsidRDefault="00BD07CC" w:rsidP="006173B1">
            <w:pPr>
              <w:pStyle w:val="NoSpacing"/>
              <w:numPr>
                <w:ilvl w:val="0"/>
                <w:numId w:val="47"/>
              </w:numPr>
              <w:shd w:val="clear" w:color="auto" w:fill="FFFF66"/>
              <w:ind w:left="288" w:hanging="144"/>
              <w:rPr>
                <w:b/>
                <w:sz w:val="18"/>
                <w:szCs w:val="18"/>
              </w:rPr>
            </w:pPr>
            <w:r w:rsidRPr="00992821">
              <w:rPr>
                <w:b/>
                <w:sz w:val="16"/>
                <w:szCs w:val="16"/>
              </w:rPr>
              <w:t>SJE- AHSGE Questions on Active &amp; Passive Transport</w:t>
            </w:r>
          </w:p>
          <w:p w:rsidR="00BD07CC" w:rsidRDefault="00BD07CC" w:rsidP="006173B1">
            <w:pPr>
              <w:pStyle w:val="NoSpacing"/>
              <w:numPr>
                <w:ilvl w:val="0"/>
                <w:numId w:val="47"/>
              </w:numPr>
              <w:ind w:left="540" w:hanging="648"/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 xml:space="preserve">Interactive Lecture: Understanding the cell cycle </w:t>
            </w:r>
            <w:r>
              <w:rPr>
                <w:b/>
                <w:sz w:val="16"/>
                <w:szCs w:val="16"/>
              </w:rPr>
              <w:t>(codes IM1b, 2, 3, IF 3 a&amp;b, 4, A-5)</w:t>
            </w:r>
          </w:p>
          <w:p w:rsidR="00BD07CC" w:rsidRPr="00714581" w:rsidRDefault="00BD07CC" w:rsidP="006173B1">
            <w:pPr>
              <w:pStyle w:val="NoSpacing"/>
              <w:numPr>
                <w:ilvl w:val="0"/>
                <w:numId w:val="47"/>
              </w:numPr>
              <w:ind w:left="540" w:hanging="648"/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Scientific terminology on Cellular reproduction</w:t>
            </w:r>
          </w:p>
          <w:p w:rsidR="00BD07CC" w:rsidRPr="007C622F" w:rsidRDefault="00BD07CC" w:rsidP="006173B1">
            <w:pPr>
              <w:pStyle w:val="NoSpacing"/>
              <w:numPr>
                <w:ilvl w:val="0"/>
                <w:numId w:val="47"/>
              </w:numPr>
              <w:ind w:left="540" w:hanging="648"/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Activity: Cell Cycle Booklet with rubric Due Friday</w:t>
            </w:r>
          </w:p>
          <w:p w:rsidR="00BD07CC" w:rsidRPr="00F34FA9" w:rsidRDefault="00BD07CC" w:rsidP="002F753C">
            <w:pPr>
              <w:pStyle w:val="NoSpacing"/>
              <w:ind w:left="72"/>
              <w:rPr>
                <w:sz w:val="28"/>
                <w:szCs w:val="28"/>
              </w:rPr>
            </w:pPr>
            <w:r w:rsidRPr="00992821">
              <w:rPr>
                <w:b/>
                <w:sz w:val="18"/>
                <w:szCs w:val="18"/>
              </w:rPr>
              <w:t xml:space="preserve"> </w:t>
            </w:r>
            <w:r w:rsidRPr="007C622F">
              <w:rPr>
                <w:b/>
                <w:sz w:val="18"/>
                <w:szCs w:val="18"/>
              </w:rPr>
              <w:sym w:font="Wingdings" w:char="F04A"/>
            </w:r>
            <w:r>
              <w:rPr>
                <w:b/>
                <w:sz w:val="18"/>
                <w:szCs w:val="18"/>
              </w:rPr>
              <w:t xml:space="preserve"> </w:t>
            </w:r>
            <w:r w:rsidRPr="00992821">
              <w:rPr>
                <w:b/>
                <w:sz w:val="18"/>
                <w:szCs w:val="18"/>
              </w:rPr>
              <w:t>Assign items for cookie lab</w:t>
            </w:r>
          </w:p>
        </w:tc>
        <w:tc>
          <w:tcPr>
            <w:tcW w:w="242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Default="00BD07CC" w:rsidP="002F753C">
            <w:pPr>
              <w:pStyle w:val="NoSpacing"/>
              <w:rPr>
                <w:b/>
                <w:sz w:val="16"/>
                <w:szCs w:val="16"/>
              </w:rPr>
            </w:pPr>
            <w:r w:rsidRPr="00714581">
              <w:rPr>
                <w:b/>
                <w:sz w:val="16"/>
                <w:szCs w:val="16"/>
              </w:rPr>
              <w:sym w:font="Wingdings" w:char="F04A"/>
            </w:r>
            <w:r>
              <w:rPr>
                <w:b/>
                <w:sz w:val="16"/>
                <w:szCs w:val="16"/>
              </w:rPr>
              <w:t xml:space="preserve"> Review Game CH 4 &amp; 5</w:t>
            </w:r>
          </w:p>
          <w:p w:rsidR="00BD07CC" w:rsidRDefault="00BD07CC" w:rsidP="002F753C">
            <w:pPr>
              <w:pStyle w:val="NoSpacing"/>
              <w:rPr>
                <w:b/>
                <w:sz w:val="16"/>
                <w:szCs w:val="16"/>
              </w:rPr>
            </w:pPr>
            <w:r w:rsidRPr="00714581">
              <w:rPr>
                <w:b/>
                <w:sz w:val="16"/>
                <w:szCs w:val="16"/>
              </w:rPr>
              <w:sym w:font="Wingdings" w:char="F04A"/>
            </w:r>
            <w:r>
              <w:rPr>
                <w:b/>
                <w:sz w:val="16"/>
                <w:szCs w:val="16"/>
              </w:rPr>
              <w:t xml:space="preserve"> Test: Ch 4 &amp; 5</w:t>
            </w:r>
          </w:p>
          <w:p w:rsidR="00BD07CC" w:rsidRPr="004D26D7" w:rsidRDefault="00BD07CC" w:rsidP="006173B1">
            <w:pPr>
              <w:pStyle w:val="NoSpacing"/>
              <w:numPr>
                <w:ilvl w:val="0"/>
                <w:numId w:val="48"/>
              </w:numPr>
              <w:ind w:left="252" w:hanging="252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Interactive Lecture: DNA, Chromosomes , and Cell cycle</w:t>
            </w:r>
            <w:r w:rsidRPr="00C33C5C">
              <w:rPr>
                <w:b/>
                <w:sz w:val="18"/>
                <w:szCs w:val="18"/>
                <w:shd w:val="clear" w:color="auto" w:fill="CCC0D9"/>
              </w:rPr>
              <w:t>(</w:t>
            </w:r>
            <w:r>
              <w:rPr>
                <w:b/>
                <w:sz w:val="18"/>
                <w:szCs w:val="18"/>
                <w:shd w:val="clear" w:color="auto" w:fill="CCC0D9"/>
              </w:rPr>
              <w:t xml:space="preserve">Codes: </w:t>
            </w:r>
            <w:r w:rsidRPr="00C33C5C">
              <w:rPr>
                <w:b/>
                <w:sz w:val="18"/>
                <w:szCs w:val="18"/>
                <w:shd w:val="clear" w:color="auto" w:fill="CCC0D9"/>
              </w:rPr>
              <w:t>IF 1,2,3</w:t>
            </w:r>
            <w:r w:rsidRPr="00C33C5C">
              <w:rPr>
                <w:b/>
                <w:sz w:val="18"/>
                <w:szCs w:val="18"/>
              </w:rPr>
              <w:t xml:space="preserve">)  </w:t>
            </w:r>
          </w:p>
          <w:p w:rsidR="00BD07CC" w:rsidRPr="00C274C1" w:rsidRDefault="00BD07CC" w:rsidP="006173B1">
            <w:pPr>
              <w:pStyle w:val="NoSpacing"/>
              <w:numPr>
                <w:ilvl w:val="0"/>
                <w:numId w:val="48"/>
              </w:numPr>
              <w:ind w:left="252" w:hanging="252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Media Clips on DNA, Chromosomes and a look into cancer.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8"/>
                <w:szCs w:val="18"/>
                <w:shd w:val="clear" w:color="auto" w:fill="CCC0D9"/>
              </w:rPr>
              <w:t xml:space="preserve">Codes:  A-5, OF-2,5,6 </w:t>
            </w:r>
            <w:r w:rsidRPr="00F34FA9">
              <w:rPr>
                <w:sz w:val="16"/>
                <w:szCs w:val="16"/>
                <w:shd w:val="clear" w:color="auto" w:fill="8DB3E2"/>
              </w:rPr>
              <w:t xml:space="preserve">IM </w:t>
            </w:r>
            <w:r>
              <w:rPr>
                <w:sz w:val="16"/>
                <w:szCs w:val="16"/>
                <w:shd w:val="clear" w:color="auto" w:fill="8DB3E2"/>
              </w:rPr>
              <w:t xml:space="preserve"> 1a,</w:t>
            </w:r>
            <w:r>
              <w:rPr>
                <w:sz w:val="16"/>
                <w:szCs w:val="16"/>
              </w:rPr>
              <w:t>)</w:t>
            </w:r>
          </w:p>
          <w:p w:rsidR="00BD07CC" w:rsidRDefault="00BD07CC" w:rsidP="006173B1">
            <w:pPr>
              <w:pStyle w:val="NoSpacing"/>
              <w:numPr>
                <w:ilvl w:val="0"/>
                <w:numId w:val="48"/>
              </w:numPr>
              <w:ind w:left="252" w:hanging="252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Media clips from the Alpha Hudson Institute on DNA, chromosomes, and Cancer</w:t>
            </w:r>
          </w:p>
          <w:p w:rsidR="00BD07CC" w:rsidRPr="004B5697" w:rsidRDefault="00BD07CC" w:rsidP="002F753C">
            <w:pPr>
              <w:pStyle w:val="NoSpacing"/>
              <w:rPr>
                <w:b/>
                <w:sz w:val="16"/>
                <w:szCs w:val="16"/>
              </w:rPr>
            </w:pPr>
          </w:p>
        </w:tc>
        <w:tc>
          <w:tcPr>
            <w:tcW w:w="3066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Default="00BD07CC" w:rsidP="006173B1">
            <w:pPr>
              <w:numPr>
                <w:ilvl w:val="0"/>
                <w:numId w:val="48"/>
              </w:numPr>
              <w:spacing w:after="0" w:line="240" w:lineRule="auto"/>
              <w:ind w:left="252" w:hanging="18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714581">
              <w:rPr>
                <w:b/>
                <w:sz w:val="16"/>
                <w:szCs w:val="16"/>
              </w:rPr>
              <w:t>Small group</w:t>
            </w:r>
            <w:r>
              <w:rPr>
                <w:sz w:val="16"/>
                <w:szCs w:val="16"/>
              </w:rPr>
              <w:t xml:space="preserve">: A closer look at the </w:t>
            </w:r>
            <w:smartTag w:uri="urn:schemas-microsoft-com:office:smarttags" w:element="place">
              <w:r>
                <w:rPr>
                  <w:sz w:val="16"/>
                  <w:szCs w:val="16"/>
                </w:rPr>
                <w:t>COS</w:t>
              </w:r>
            </w:smartTag>
            <w:r>
              <w:rPr>
                <w:sz w:val="16"/>
                <w:szCs w:val="16"/>
              </w:rPr>
              <w:t xml:space="preserve"> objectives (Codes</w:t>
            </w:r>
            <w:r w:rsidRPr="00F34FA9">
              <w:rPr>
                <w:sz w:val="16"/>
                <w:szCs w:val="16"/>
                <w:shd w:val="clear" w:color="auto" w:fill="CCC0D9"/>
              </w:rPr>
              <w:t>: A-5,</w:t>
            </w:r>
            <w:r>
              <w:rPr>
                <w:sz w:val="16"/>
                <w:szCs w:val="16"/>
              </w:rPr>
              <w:t xml:space="preserve"> </w:t>
            </w:r>
            <w:r w:rsidRPr="00F34FA9">
              <w:rPr>
                <w:sz w:val="16"/>
                <w:szCs w:val="16"/>
                <w:shd w:val="clear" w:color="auto" w:fill="CCC0D9"/>
              </w:rPr>
              <w:t>IF 2</w:t>
            </w:r>
            <w:r w:rsidRPr="00F34FA9">
              <w:rPr>
                <w:sz w:val="16"/>
                <w:szCs w:val="16"/>
                <w:shd w:val="clear" w:color="auto" w:fill="8DB3E2"/>
              </w:rPr>
              <w:t xml:space="preserve">, IM </w:t>
            </w:r>
            <w:r>
              <w:rPr>
                <w:sz w:val="16"/>
                <w:szCs w:val="16"/>
                <w:shd w:val="clear" w:color="auto" w:fill="8DB3E2"/>
              </w:rPr>
              <w:t>,1b</w:t>
            </w:r>
            <w:r w:rsidRPr="00F34FA9">
              <w:rPr>
                <w:sz w:val="16"/>
                <w:szCs w:val="16"/>
                <w:shd w:val="clear" w:color="auto" w:fill="8DB3E2"/>
              </w:rPr>
              <w:t>3</w:t>
            </w:r>
            <w:r w:rsidRPr="00F34FA9">
              <w:rPr>
                <w:sz w:val="16"/>
                <w:szCs w:val="16"/>
                <w:shd w:val="clear" w:color="auto" w:fill="FFFF66"/>
              </w:rPr>
              <w:t>, CIP 1)</w:t>
            </w:r>
          </w:p>
          <w:p w:rsidR="00BD07CC" w:rsidRDefault="00BD07CC" w:rsidP="006173B1">
            <w:pPr>
              <w:numPr>
                <w:ilvl w:val="0"/>
                <w:numId w:val="48"/>
              </w:numPr>
              <w:spacing w:after="0" w:line="240" w:lineRule="auto"/>
              <w:ind w:left="252" w:hanging="18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Interactive Lecture: Stages of Mitosis &amp; Meiosis</w:t>
            </w:r>
          </w:p>
          <w:p w:rsidR="00BD07CC" w:rsidRDefault="00BD07CC" w:rsidP="006173B1">
            <w:pPr>
              <w:numPr>
                <w:ilvl w:val="0"/>
                <w:numId w:val="48"/>
              </w:numPr>
              <w:spacing w:after="0" w:line="240" w:lineRule="auto"/>
              <w:ind w:left="252" w:hanging="18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You tube Video: Meiosis Square Dance &amp; Rap videos</w:t>
            </w:r>
          </w:p>
          <w:p w:rsidR="00BD07CC" w:rsidRDefault="00BD07CC" w:rsidP="006173B1">
            <w:pPr>
              <w:pStyle w:val="NoSpacing"/>
              <w:numPr>
                <w:ilvl w:val="0"/>
                <w:numId w:val="48"/>
              </w:numPr>
              <w:ind w:left="252" w:hanging="252"/>
              <w:rPr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Scientific Terminology- Ch 6(Codes-</w:t>
            </w:r>
            <w:r w:rsidRPr="00F34FA9">
              <w:rPr>
                <w:sz w:val="16"/>
                <w:szCs w:val="16"/>
                <w:shd w:val="clear" w:color="auto" w:fill="FFFF66"/>
              </w:rPr>
              <w:t xml:space="preserve"> CIP 1)</w:t>
            </w:r>
            <w:r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  <w:shd w:val="clear" w:color="auto" w:fill="CCC0D9"/>
              </w:rPr>
              <w:t>IM 2</w:t>
            </w:r>
            <w:r>
              <w:rPr>
                <w:b/>
                <w:sz w:val="18"/>
                <w:szCs w:val="18"/>
              </w:rPr>
              <w:t>)</w:t>
            </w:r>
          </w:p>
          <w:p w:rsidR="00BD07CC" w:rsidRPr="004B5697" w:rsidRDefault="00BD07CC" w:rsidP="002F753C">
            <w:pPr>
              <w:spacing w:after="0" w:line="240" w:lineRule="auto"/>
              <w:ind w:left="72"/>
              <w:rPr>
                <w:sz w:val="16"/>
                <w:szCs w:val="16"/>
              </w:rPr>
            </w:pPr>
          </w:p>
        </w:tc>
        <w:tc>
          <w:tcPr>
            <w:tcW w:w="2668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07CC" w:rsidRDefault="00BD07CC" w:rsidP="002F753C">
            <w:pPr>
              <w:spacing w:line="240" w:lineRule="auto"/>
              <w:rPr>
                <w:b/>
                <w:color w:val="FF0000"/>
                <w:sz w:val="18"/>
                <w:szCs w:val="18"/>
              </w:rPr>
            </w:pPr>
            <w:r w:rsidRPr="00C274C1">
              <w:rPr>
                <w:b/>
                <w:color w:val="FF0000"/>
                <w:sz w:val="18"/>
                <w:szCs w:val="18"/>
              </w:rPr>
              <w:t xml:space="preserve">HWCK: Chapter 6 handouts &amp; Cell Cycle Booklet </w:t>
            </w:r>
          </w:p>
          <w:p w:rsidR="00BD07CC" w:rsidRDefault="00BD07CC" w:rsidP="002F753C">
            <w:pPr>
              <w:spacing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*  Pre –Lab Lecture: Cell Cycle Review</w:t>
            </w:r>
          </w:p>
          <w:p w:rsidR="00BD07CC" w:rsidRPr="00C274C1" w:rsidRDefault="00BD07CC" w:rsidP="002F753C">
            <w:pPr>
              <w:spacing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* Lab: Illustrate the Stages of Mitosis on cookies/Group contest</w:t>
            </w:r>
          </w:p>
          <w:p w:rsidR="00BD07CC" w:rsidRPr="00137D3B" w:rsidRDefault="00BD07CC" w:rsidP="006173B1">
            <w:pPr>
              <w:numPr>
                <w:ilvl w:val="0"/>
                <w:numId w:val="49"/>
              </w:numPr>
              <w:spacing w:line="240" w:lineRule="auto"/>
              <w:ind w:left="252" w:hanging="252"/>
              <w:rPr>
                <w:b/>
                <w:sz w:val="18"/>
                <w:szCs w:val="18"/>
              </w:rPr>
            </w:pPr>
            <w:r w:rsidRPr="00137D3B">
              <w:rPr>
                <w:b/>
                <w:sz w:val="18"/>
                <w:szCs w:val="18"/>
              </w:rPr>
              <w:t xml:space="preserve"> Study Guide:  Chapter </w:t>
            </w:r>
            <w:r>
              <w:rPr>
                <w:b/>
                <w:sz w:val="18"/>
                <w:szCs w:val="18"/>
              </w:rPr>
              <w:t>6</w:t>
            </w:r>
            <w:r w:rsidRPr="00137D3B">
              <w:rPr>
                <w:b/>
                <w:sz w:val="18"/>
                <w:szCs w:val="18"/>
              </w:rPr>
              <w:t xml:space="preserve"> in Small Groups (codes </w:t>
            </w:r>
            <w:r w:rsidRPr="00C274C1">
              <w:rPr>
                <w:b/>
                <w:sz w:val="18"/>
                <w:szCs w:val="18"/>
                <w:highlight w:val="blue"/>
              </w:rPr>
              <w:t>IM1b, 2, 3,</w:t>
            </w:r>
            <w:r>
              <w:rPr>
                <w:b/>
                <w:sz w:val="18"/>
                <w:szCs w:val="18"/>
                <w:shd w:val="clear" w:color="auto" w:fill="CCC0D9"/>
              </w:rPr>
              <w:t xml:space="preserve"> Codes: IF 3 a&amp;b 4, A-5</w:t>
            </w:r>
            <w:r w:rsidRPr="00C33C5C">
              <w:rPr>
                <w:b/>
                <w:sz w:val="18"/>
                <w:szCs w:val="18"/>
              </w:rPr>
              <w:t xml:space="preserve">)  </w:t>
            </w:r>
            <w:r w:rsidRPr="00137D3B">
              <w:rPr>
                <w:b/>
                <w:sz w:val="18"/>
                <w:szCs w:val="18"/>
              </w:rPr>
              <w:t xml:space="preserve"> </w:t>
            </w:r>
          </w:p>
          <w:p w:rsidR="00BD07CC" w:rsidRPr="004B5697" w:rsidRDefault="00BD07CC" w:rsidP="006173B1">
            <w:pPr>
              <w:numPr>
                <w:ilvl w:val="0"/>
                <w:numId w:val="49"/>
              </w:numPr>
              <w:spacing w:line="240" w:lineRule="auto"/>
              <w:ind w:left="252" w:hanging="252"/>
              <w:rPr>
                <w:b/>
                <w:sz w:val="16"/>
                <w:szCs w:val="16"/>
              </w:rPr>
            </w:pPr>
            <w:r w:rsidRPr="00137D3B">
              <w:rPr>
                <w:b/>
                <w:sz w:val="18"/>
                <w:szCs w:val="18"/>
              </w:rPr>
              <w:t xml:space="preserve"> Class discussion of answers to study guide (</w:t>
            </w:r>
            <w:r>
              <w:rPr>
                <w:b/>
                <w:sz w:val="18"/>
                <w:szCs w:val="18"/>
                <w:shd w:val="clear" w:color="auto" w:fill="CCC0D9"/>
              </w:rPr>
              <w:t>Codes: IF 3 a, IM1b)</w:t>
            </w:r>
          </w:p>
        </w:tc>
      </w:tr>
      <w:tr w:rsidR="00BD07CC" w:rsidRPr="001B37AB" w:rsidTr="006173B1">
        <w:trPr>
          <w:gridAfter w:val="1"/>
          <w:wAfter w:w="32" w:type="dxa"/>
        </w:trPr>
        <w:tc>
          <w:tcPr>
            <w:tcW w:w="1620" w:type="dxa"/>
            <w:gridSpan w:val="2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  <w:shd w:val="clear" w:color="auto" w:fill="0F243E"/>
          </w:tcPr>
          <w:p w:rsidR="00BD07CC" w:rsidRPr="00836F0C" w:rsidRDefault="00BD07CC" w:rsidP="005F2F2E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836F0C">
              <w:rPr>
                <w:b/>
                <w:sz w:val="24"/>
                <w:szCs w:val="24"/>
              </w:rPr>
              <w:t>Week</w:t>
            </w:r>
          </w:p>
        </w:tc>
        <w:tc>
          <w:tcPr>
            <w:tcW w:w="2772" w:type="dxa"/>
            <w:tcBorders>
              <w:top w:val="double" w:sz="4" w:space="0" w:color="auto"/>
              <w:left w:val="double" w:sz="4" w:space="0" w:color="0F243E"/>
              <w:bottom w:val="double" w:sz="4" w:space="0" w:color="0F243E"/>
              <w:right w:val="double" w:sz="4" w:space="0" w:color="0F243E"/>
            </w:tcBorders>
            <w:shd w:val="clear" w:color="auto" w:fill="0F243E"/>
          </w:tcPr>
          <w:p w:rsidR="00BD07CC" w:rsidRPr="00836F0C" w:rsidRDefault="00BD07CC" w:rsidP="005F2F2E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836F0C">
              <w:rPr>
                <w:b/>
                <w:sz w:val="24"/>
                <w:szCs w:val="24"/>
              </w:rPr>
              <w:t>Monday - Oct 24</w:t>
            </w:r>
          </w:p>
        </w:tc>
        <w:tc>
          <w:tcPr>
            <w:tcW w:w="2610" w:type="dxa"/>
            <w:tcBorders>
              <w:top w:val="double" w:sz="4" w:space="0" w:color="auto"/>
              <w:left w:val="double" w:sz="4" w:space="0" w:color="0F243E"/>
              <w:bottom w:val="double" w:sz="4" w:space="0" w:color="0F243E"/>
              <w:right w:val="double" w:sz="4" w:space="0" w:color="0F243E"/>
            </w:tcBorders>
            <w:shd w:val="clear" w:color="auto" w:fill="0F243E"/>
          </w:tcPr>
          <w:p w:rsidR="00BD07CC" w:rsidRPr="00836F0C" w:rsidRDefault="00BD07CC" w:rsidP="005F2F2E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836F0C">
              <w:rPr>
                <w:b/>
                <w:sz w:val="24"/>
                <w:szCs w:val="24"/>
              </w:rPr>
              <w:t>Tuesday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36F0C">
              <w:rPr>
                <w:b/>
                <w:sz w:val="24"/>
                <w:szCs w:val="24"/>
              </w:rPr>
              <w:t>- Oct 25</w:t>
            </w:r>
          </w:p>
        </w:tc>
        <w:tc>
          <w:tcPr>
            <w:tcW w:w="2424" w:type="dxa"/>
            <w:gridSpan w:val="3"/>
            <w:tcBorders>
              <w:top w:val="double" w:sz="4" w:space="0" w:color="auto"/>
              <w:left w:val="double" w:sz="4" w:space="0" w:color="0F243E"/>
              <w:bottom w:val="double" w:sz="4" w:space="0" w:color="0F243E"/>
              <w:right w:val="double" w:sz="4" w:space="0" w:color="0F243E"/>
            </w:tcBorders>
            <w:shd w:val="clear" w:color="auto" w:fill="0F243E"/>
          </w:tcPr>
          <w:p w:rsidR="00BD07CC" w:rsidRPr="00836F0C" w:rsidRDefault="00BD07CC" w:rsidP="005F2F2E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836F0C">
              <w:rPr>
                <w:b/>
                <w:sz w:val="24"/>
                <w:szCs w:val="24"/>
              </w:rPr>
              <w:t>Wednesday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36F0C">
              <w:rPr>
                <w:b/>
                <w:sz w:val="24"/>
                <w:szCs w:val="24"/>
              </w:rPr>
              <w:t>- Oct 26</w:t>
            </w:r>
          </w:p>
        </w:tc>
        <w:tc>
          <w:tcPr>
            <w:tcW w:w="3066" w:type="dxa"/>
            <w:gridSpan w:val="4"/>
            <w:tcBorders>
              <w:top w:val="double" w:sz="4" w:space="0" w:color="auto"/>
              <w:left w:val="double" w:sz="4" w:space="0" w:color="0F243E"/>
              <w:bottom w:val="double" w:sz="4" w:space="0" w:color="0F243E"/>
              <w:right w:val="double" w:sz="4" w:space="0" w:color="0F243E"/>
            </w:tcBorders>
            <w:shd w:val="clear" w:color="auto" w:fill="0F243E"/>
          </w:tcPr>
          <w:p w:rsidR="00BD07CC" w:rsidRPr="00836F0C" w:rsidRDefault="00BD07CC" w:rsidP="005F2F2E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836F0C">
              <w:rPr>
                <w:b/>
                <w:sz w:val="24"/>
                <w:szCs w:val="24"/>
              </w:rPr>
              <w:t>Thursday- Oct 27</w:t>
            </w:r>
          </w:p>
        </w:tc>
        <w:tc>
          <w:tcPr>
            <w:tcW w:w="2668" w:type="dxa"/>
            <w:gridSpan w:val="5"/>
            <w:tcBorders>
              <w:top w:val="double" w:sz="4" w:space="0" w:color="auto"/>
              <w:left w:val="double" w:sz="4" w:space="0" w:color="0F243E"/>
              <w:bottom w:val="double" w:sz="4" w:space="0" w:color="0F243E"/>
              <w:right w:val="double" w:sz="4" w:space="0" w:color="0F243E"/>
            </w:tcBorders>
            <w:shd w:val="clear" w:color="auto" w:fill="0F243E"/>
          </w:tcPr>
          <w:p w:rsidR="00BD07CC" w:rsidRPr="00836F0C" w:rsidRDefault="00BD07CC" w:rsidP="005F2F2E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836F0C">
              <w:rPr>
                <w:b/>
                <w:sz w:val="24"/>
                <w:szCs w:val="24"/>
              </w:rPr>
              <w:t>Friday- Oct 28</w:t>
            </w:r>
          </w:p>
        </w:tc>
      </w:tr>
      <w:tr w:rsidR="00BD07CC" w:rsidRPr="001B37AB" w:rsidTr="006173B1">
        <w:trPr>
          <w:gridBefore w:val="1"/>
          <w:gridAfter w:val="1"/>
          <w:wBefore w:w="90" w:type="dxa"/>
          <w:wAfter w:w="32" w:type="dxa"/>
          <w:trHeight w:val="1008"/>
        </w:trPr>
        <w:tc>
          <w:tcPr>
            <w:tcW w:w="1530" w:type="dxa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  <w:shd w:val="clear" w:color="auto" w:fill="0F243E"/>
          </w:tcPr>
          <w:p w:rsidR="00BD07CC" w:rsidRPr="000B63FA" w:rsidRDefault="00BD07CC" w:rsidP="005F2F2E">
            <w:pPr>
              <w:pStyle w:val="NoSpacing"/>
              <w:rPr>
                <w:b/>
                <w:color w:val="E5B8B7"/>
                <w:sz w:val="18"/>
                <w:szCs w:val="18"/>
                <w:u w:val="single"/>
              </w:rPr>
            </w:pPr>
            <w:r w:rsidRPr="000B63FA">
              <w:rPr>
                <w:b/>
                <w:color w:val="E5B8B7"/>
                <w:sz w:val="18"/>
                <w:szCs w:val="18"/>
                <w:u w:val="single"/>
              </w:rPr>
              <w:t>Oct  24-28</w:t>
            </w:r>
          </w:p>
          <w:p w:rsidR="00BD07CC" w:rsidRDefault="00BD07CC" w:rsidP="005F2F2E">
            <w:pPr>
              <w:pStyle w:val="NoSpacing"/>
              <w:rPr>
                <w:b/>
                <w:sz w:val="18"/>
                <w:szCs w:val="18"/>
                <w:u w:val="single"/>
              </w:rPr>
            </w:pPr>
            <w:r w:rsidRPr="009F10B8">
              <w:rPr>
                <w:b/>
                <w:sz w:val="18"/>
                <w:szCs w:val="18"/>
                <w:u w:val="single"/>
              </w:rPr>
              <w:t xml:space="preserve"> </w:t>
            </w:r>
          </w:p>
          <w:p w:rsidR="00BD07CC" w:rsidRDefault="00BD07CC" w:rsidP="005F2F2E">
            <w:pPr>
              <w:pStyle w:val="NoSpacing"/>
              <w:rPr>
                <w:b/>
                <w:sz w:val="18"/>
                <w:szCs w:val="18"/>
                <w:u w:val="single"/>
              </w:rPr>
            </w:pPr>
            <w:smartTag w:uri="urn:schemas-microsoft-com:office:smarttags" w:element="PlaceType">
              <w:r>
                <w:rPr>
                  <w:b/>
                  <w:sz w:val="18"/>
                  <w:szCs w:val="18"/>
                  <w:u w:val="single"/>
                </w:rPr>
                <w:t>COS</w:t>
              </w:r>
            </w:smartTag>
            <w:r>
              <w:rPr>
                <w:b/>
                <w:sz w:val="18"/>
                <w:szCs w:val="18"/>
                <w:u w:val="single"/>
              </w:rPr>
              <w:t xml:space="preserve">: </w:t>
            </w:r>
          </w:p>
          <w:p w:rsidR="00BD07CC" w:rsidRPr="00B574B1" w:rsidRDefault="00BD07CC" w:rsidP="005F2F2E">
            <w:pPr>
              <w:pStyle w:val="NoSpacing"/>
              <w:rPr>
                <w:b/>
                <w:sz w:val="18"/>
                <w:szCs w:val="18"/>
              </w:rPr>
            </w:pPr>
            <w:r w:rsidRPr="00B574B1">
              <w:rPr>
                <w:b/>
                <w:sz w:val="18"/>
                <w:szCs w:val="18"/>
              </w:rPr>
              <w:t># 8</w:t>
            </w:r>
          </w:p>
          <w:p w:rsidR="00BD07CC" w:rsidRPr="000B63FA" w:rsidRDefault="00BD07CC" w:rsidP="005F2F2E">
            <w:pPr>
              <w:pStyle w:val="NoSpacing"/>
              <w:rPr>
                <w:b/>
                <w:color w:val="D99594"/>
                <w:sz w:val="18"/>
                <w:szCs w:val="18"/>
              </w:rPr>
            </w:pPr>
            <w:r w:rsidRPr="000B63FA">
              <w:rPr>
                <w:b/>
                <w:color w:val="D99594"/>
                <w:sz w:val="18"/>
                <w:szCs w:val="18"/>
              </w:rPr>
              <w:t>DNA, RNA, and Proteins</w:t>
            </w:r>
          </w:p>
          <w:p w:rsidR="00BD07CC" w:rsidRDefault="00BD07CC" w:rsidP="005F2F2E">
            <w:pPr>
              <w:pStyle w:val="NoSpacing"/>
              <w:rPr>
                <w:b/>
                <w:sz w:val="18"/>
                <w:szCs w:val="18"/>
                <w:u w:val="single"/>
              </w:rPr>
            </w:pPr>
          </w:p>
          <w:p w:rsidR="00BD07CC" w:rsidRDefault="00BD07CC" w:rsidP="005F2F2E">
            <w:pPr>
              <w:pStyle w:val="NoSpacing"/>
              <w:rPr>
                <w:b/>
                <w:sz w:val="18"/>
                <w:szCs w:val="18"/>
                <w:u w:val="single"/>
              </w:rPr>
            </w:pPr>
            <w:r>
              <w:rPr>
                <w:b/>
                <w:sz w:val="18"/>
                <w:szCs w:val="18"/>
                <w:u w:val="single"/>
              </w:rPr>
              <w:t>Textbook:</w:t>
            </w:r>
          </w:p>
          <w:p w:rsidR="00BD07CC" w:rsidRDefault="00BD07CC" w:rsidP="005F2F2E">
            <w:pPr>
              <w:pStyle w:val="NoSpacing"/>
              <w:rPr>
                <w:b/>
                <w:color w:val="D99594"/>
                <w:sz w:val="18"/>
                <w:szCs w:val="18"/>
              </w:rPr>
            </w:pPr>
            <w:r w:rsidRPr="000B63FA">
              <w:rPr>
                <w:b/>
                <w:color w:val="D99594"/>
                <w:sz w:val="18"/>
                <w:szCs w:val="18"/>
              </w:rPr>
              <w:t>Chapters</w:t>
            </w:r>
          </w:p>
          <w:p w:rsidR="00BD07CC" w:rsidRPr="000B63FA" w:rsidRDefault="00BD07CC" w:rsidP="005F2F2E">
            <w:pPr>
              <w:pStyle w:val="NoSpacing"/>
              <w:rPr>
                <w:b/>
                <w:color w:val="D99594"/>
                <w:sz w:val="18"/>
                <w:szCs w:val="18"/>
              </w:rPr>
            </w:pPr>
            <w:r w:rsidRPr="000B63FA">
              <w:rPr>
                <w:b/>
                <w:color w:val="D99594"/>
                <w:sz w:val="18"/>
                <w:szCs w:val="18"/>
              </w:rPr>
              <w:t xml:space="preserve"> 9 &amp; 10</w:t>
            </w:r>
          </w:p>
          <w:p w:rsidR="00BD07CC" w:rsidRPr="009F10B8" w:rsidRDefault="00BD07CC" w:rsidP="005F2F2E">
            <w:pPr>
              <w:pStyle w:val="NoSpacing"/>
              <w:rPr>
                <w:b/>
                <w:sz w:val="18"/>
                <w:szCs w:val="18"/>
                <w:u w:val="single"/>
              </w:rPr>
            </w:pPr>
          </w:p>
        </w:tc>
        <w:tc>
          <w:tcPr>
            <w:tcW w:w="2772" w:type="dxa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</w:tcPr>
          <w:p w:rsidR="00BD07CC" w:rsidRDefault="00BD07CC" w:rsidP="005F2F2E">
            <w:pPr>
              <w:pStyle w:val="NoSpacing"/>
              <w:numPr>
                <w:ilvl w:val="0"/>
                <w:numId w:val="17"/>
              </w:numPr>
              <w:ind w:left="288" w:hanging="288"/>
              <w:rPr>
                <w:sz w:val="18"/>
                <w:szCs w:val="18"/>
              </w:rPr>
            </w:pPr>
            <w:r w:rsidRPr="009810C8">
              <w:rPr>
                <w:b/>
                <w:sz w:val="18"/>
                <w:szCs w:val="18"/>
                <w:u w:val="single"/>
              </w:rPr>
              <w:t>Warm-up</w:t>
            </w:r>
            <w:r>
              <w:rPr>
                <w:sz w:val="18"/>
                <w:szCs w:val="18"/>
              </w:rPr>
              <w:t xml:space="preserve">: SJE- Key Vocabulary terms </w:t>
            </w:r>
            <w:r w:rsidRPr="009810C8">
              <w:rPr>
                <w:sz w:val="14"/>
                <w:szCs w:val="14"/>
                <w:shd w:val="clear" w:color="auto" w:fill="E5DFEC"/>
              </w:rPr>
              <w:t>(A-1</w:t>
            </w:r>
            <w:r w:rsidRPr="009810C8">
              <w:rPr>
                <w:sz w:val="14"/>
                <w:szCs w:val="14"/>
                <w:shd w:val="clear" w:color="auto" w:fill="FFFF53"/>
              </w:rPr>
              <w:t>,C-1,</w:t>
            </w:r>
            <w:r w:rsidRPr="009810C8">
              <w:rPr>
                <w:sz w:val="14"/>
                <w:szCs w:val="14"/>
              </w:rPr>
              <w:t xml:space="preserve"> </w:t>
            </w:r>
            <w:r w:rsidRPr="009810C8">
              <w:rPr>
                <w:sz w:val="14"/>
                <w:szCs w:val="14"/>
                <w:shd w:val="clear" w:color="auto" w:fill="E5DFEC"/>
              </w:rPr>
              <w:t>IF-4</w:t>
            </w:r>
            <w:r w:rsidRPr="009810C8">
              <w:rPr>
                <w:sz w:val="14"/>
                <w:szCs w:val="14"/>
              </w:rPr>
              <w:t>)</w:t>
            </w:r>
          </w:p>
          <w:p w:rsidR="00BD07CC" w:rsidRDefault="00BD07CC" w:rsidP="005F2F2E">
            <w:pPr>
              <w:pStyle w:val="NoSpacing"/>
              <w:numPr>
                <w:ilvl w:val="0"/>
                <w:numId w:val="17"/>
              </w:numPr>
              <w:ind w:left="288" w:hanging="288"/>
              <w:rPr>
                <w:sz w:val="18"/>
                <w:szCs w:val="18"/>
              </w:rPr>
            </w:pPr>
            <w:r w:rsidRPr="009810C8">
              <w:rPr>
                <w:b/>
                <w:sz w:val="18"/>
                <w:szCs w:val="18"/>
                <w:u w:val="single"/>
              </w:rPr>
              <w:t>Interactive Lecture</w:t>
            </w:r>
            <w:r w:rsidRPr="00C87543">
              <w:rPr>
                <w:sz w:val="18"/>
                <w:szCs w:val="18"/>
              </w:rPr>
              <w:t xml:space="preserve">: </w:t>
            </w:r>
            <w:r w:rsidRPr="009810C8">
              <w:rPr>
                <w:sz w:val="18"/>
                <w:szCs w:val="18"/>
              </w:rPr>
              <w:t>DNA Structure &amp; Replication</w:t>
            </w:r>
            <w:r w:rsidRPr="00C87543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>with media clips</w:t>
            </w:r>
            <w:r w:rsidRPr="00C87543">
              <w:rPr>
                <w:sz w:val="18"/>
                <w:szCs w:val="18"/>
              </w:rPr>
              <w:t xml:space="preserve"> </w:t>
            </w:r>
            <w:r w:rsidRPr="009537F8">
              <w:rPr>
                <w:b/>
                <w:color w:val="0D0D0D"/>
                <w:sz w:val="14"/>
                <w:szCs w:val="14"/>
                <w:highlight w:val="lightGray"/>
                <w:shd w:val="clear" w:color="auto" w:fill="EAF1DD"/>
              </w:rPr>
              <w:t>(A-5,</w:t>
            </w:r>
            <w:r w:rsidRPr="00C87543">
              <w:rPr>
                <w:b/>
                <w:color w:val="0D0D0D"/>
                <w:sz w:val="14"/>
                <w:szCs w:val="14"/>
                <w:highlight w:val="yellow"/>
              </w:rPr>
              <w:t xml:space="preserve"> C-1</w:t>
            </w:r>
            <w:r w:rsidRPr="00C87543">
              <w:rPr>
                <w:b/>
                <w:color w:val="0D0D0D"/>
                <w:sz w:val="14"/>
                <w:szCs w:val="14"/>
                <w:shd w:val="clear" w:color="auto" w:fill="C6D9F1"/>
              </w:rPr>
              <w:t>, IM-1a</w:t>
            </w:r>
            <w:r w:rsidRPr="00C87543">
              <w:rPr>
                <w:b/>
                <w:color w:val="0D0D0D"/>
                <w:sz w:val="14"/>
                <w:szCs w:val="14"/>
                <w:shd w:val="clear" w:color="auto" w:fill="E5B8B7"/>
              </w:rPr>
              <w:t>, T-1,2,3,7;</w:t>
            </w:r>
            <w:r w:rsidRPr="00C87543">
              <w:rPr>
                <w:b/>
                <w:color w:val="0D0D0D"/>
                <w:sz w:val="14"/>
                <w:szCs w:val="14"/>
                <w:shd w:val="clear" w:color="auto" w:fill="EAF1DD"/>
              </w:rPr>
              <w:t xml:space="preserve"> </w:t>
            </w:r>
            <w:r w:rsidRPr="009537F8">
              <w:rPr>
                <w:b/>
                <w:color w:val="0D0D0D"/>
                <w:sz w:val="14"/>
                <w:szCs w:val="14"/>
                <w:highlight w:val="lightGray"/>
                <w:shd w:val="clear" w:color="auto" w:fill="EAF1DD"/>
              </w:rPr>
              <w:t>IF-1,2,3ab,4,6)</w:t>
            </w:r>
          </w:p>
          <w:p w:rsidR="00BD07CC" w:rsidRPr="009810C8" w:rsidRDefault="00BD07CC" w:rsidP="005F2F2E">
            <w:pPr>
              <w:pStyle w:val="NoSpacing"/>
              <w:numPr>
                <w:ilvl w:val="0"/>
                <w:numId w:val="17"/>
              </w:numPr>
              <w:ind w:left="288" w:hanging="288"/>
              <w:rPr>
                <w:sz w:val="18"/>
                <w:szCs w:val="18"/>
              </w:rPr>
            </w:pPr>
          </w:p>
        </w:tc>
        <w:tc>
          <w:tcPr>
            <w:tcW w:w="2610" w:type="dxa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</w:tcPr>
          <w:p w:rsidR="00BD07CC" w:rsidRDefault="00BD07CC" w:rsidP="005F2F2E">
            <w:pPr>
              <w:pStyle w:val="NoSpacing"/>
              <w:numPr>
                <w:ilvl w:val="0"/>
                <w:numId w:val="17"/>
              </w:numPr>
              <w:ind w:left="288" w:hanging="288"/>
              <w:rPr>
                <w:sz w:val="18"/>
                <w:szCs w:val="18"/>
              </w:rPr>
            </w:pPr>
            <w:r w:rsidRPr="00362A0A">
              <w:rPr>
                <w:sz w:val="18"/>
                <w:szCs w:val="18"/>
                <w:u w:val="single"/>
              </w:rPr>
              <w:t>Warm-up</w:t>
            </w:r>
            <w:r>
              <w:rPr>
                <w:sz w:val="18"/>
                <w:szCs w:val="18"/>
              </w:rPr>
              <w:t xml:space="preserve">:  </w:t>
            </w:r>
          </w:p>
          <w:p w:rsidR="00BD07CC" w:rsidRPr="000B63FA" w:rsidRDefault="00BD07CC" w:rsidP="005F2F2E">
            <w:pPr>
              <w:pStyle w:val="NoSpacing"/>
              <w:numPr>
                <w:ilvl w:val="0"/>
                <w:numId w:val="17"/>
              </w:numPr>
              <w:ind w:left="288" w:hanging="288"/>
              <w:rPr>
                <w:sz w:val="18"/>
                <w:szCs w:val="18"/>
              </w:rPr>
            </w:pPr>
            <w:r w:rsidRPr="000B63FA">
              <w:rPr>
                <w:sz w:val="18"/>
                <w:szCs w:val="18"/>
                <w:u w:val="single"/>
              </w:rPr>
              <w:t>Interactive Lecture</w:t>
            </w:r>
            <w:r>
              <w:rPr>
                <w:sz w:val="18"/>
                <w:szCs w:val="18"/>
              </w:rPr>
              <w:t>:</w:t>
            </w:r>
            <w:r w:rsidRPr="000B63FA">
              <w:rPr>
                <w:sz w:val="18"/>
                <w:szCs w:val="18"/>
              </w:rPr>
              <w:t xml:space="preserve"> </w:t>
            </w:r>
            <w:r w:rsidRPr="000B63FA">
              <w:rPr>
                <w:b/>
                <w:sz w:val="18"/>
                <w:szCs w:val="18"/>
              </w:rPr>
              <w:t>DNA Transcription &amp;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0B63FA">
              <w:rPr>
                <w:b/>
                <w:sz w:val="18"/>
                <w:szCs w:val="18"/>
              </w:rPr>
              <w:t>Translation</w:t>
            </w:r>
            <w:r w:rsidRPr="000B63FA">
              <w:rPr>
                <w:sz w:val="18"/>
                <w:szCs w:val="18"/>
              </w:rPr>
              <w:t xml:space="preserve">  </w:t>
            </w:r>
            <w:r w:rsidRPr="009537F8">
              <w:rPr>
                <w:b/>
                <w:color w:val="0D0D0D"/>
                <w:sz w:val="14"/>
                <w:szCs w:val="14"/>
                <w:highlight w:val="lightGray"/>
              </w:rPr>
              <w:t xml:space="preserve">(A-5, </w:t>
            </w:r>
            <w:r w:rsidRPr="000B63FA">
              <w:rPr>
                <w:b/>
                <w:color w:val="0D0D0D"/>
                <w:sz w:val="14"/>
                <w:szCs w:val="14"/>
                <w:highlight w:val="yellow"/>
              </w:rPr>
              <w:t>C-1</w:t>
            </w:r>
            <w:r w:rsidRPr="000B63FA">
              <w:rPr>
                <w:b/>
                <w:color w:val="0D0D0D"/>
                <w:sz w:val="14"/>
                <w:szCs w:val="14"/>
                <w:shd w:val="clear" w:color="auto" w:fill="C6D9F1"/>
              </w:rPr>
              <w:t>, IM-1a</w:t>
            </w:r>
            <w:r w:rsidRPr="000B63FA">
              <w:rPr>
                <w:b/>
                <w:color w:val="0D0D0D"/>
                <w:sz w:val="14"/>
                <w:szCs w:val="14"/>
                <w:shd w:val="clear" w:color="auto" w:fill="E5B8B7"/>
              </w:rPr>
              <w:t>, T-1,2,3,7;</w:t>
            </w:r>
            <w:r w:rsidRPr="000B63FA">
              <w:rPr>
                <w:b/>
                <w:color w:val="0D0D0D"/>
                <w:sz w:val="14"/>
                <w:szCs w:val="14"/>
              </w:rPr>
              <w:t xml:space="preserve"> </w:t>
            </w:r>
            <w:r w:rsidRPr="009537F8">
              <w:rPr>
                <w:b/>
                <w:color w:val="0D0D0D"/>
                <w:sz w:val="14"/>
                <w:szCs w:val="14"/>
                <w:highlight w:val="lightGray"/>
              </w:rPr>
              <w:t>IF-1,2,3ab,4,6)</w:t>
            </w:r>
          </w:p>
          <w:p w:rsidR="00BD07CC" w:rsidRDefault="00BD07CC" w:rsidP="005F2F2E">
            <w:pPr>
              <w:pStyle w:val="NoSpacing"/>
              <w:numPr>
                <w:ilvl w:val="0"/>
                <w:numId w:val="19"/>
              </w:numPr>
              <w:ind w:left="294" w:hanging="270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single"/>
              </w:rPr>
              <w:t>Activity</w:t>
            </w:r>
            <w:r w:rsidRPr="00362A0A">
              <w:rPr>
                <w:sz w:val="18"/>
                <w:szCs w:val="18"/>
              </w:rPr>
              <w:t>:</w:t>
            </w:r>
          </w:p>
          <w:p w:rsidR="00BD07CC" w:rsidRPr="00455768" w:rsidRDefault="00BD07CC" w:rsidP="005F2F2E">
            <w:pPr>
              <w:pStyle w:val="NoSpacing"/>
              <w:numPr>
                <w:ilvl w:val="0"/>
                <w:numId w:val="19"/>
              </w:numPr>
              <w:ind w:left="294" w:hanging="270"/>
              <w:rPr>
                <w:sz w:val="18"/>
                <w:szCs w:val="18"/>
              </w:rPr>
            </w:pPr>
            <w:r w:rsidRPr="00455768">
              <w:rPr>
                <w:sz w:val="18"/>
                <w:szCs w:val="18"/>
              </w:rPr>
              <w:t>Protein Synthesis on the board and Video</w:t>
            </w:r>
            <w:r>
              <w:rPr>
                <w:sz w:val="18"/>
                <w:szCs w:val="18"/>
              </w:rPr>
              <w:t xml:space="preserve"> demo</w:t>
            </w:r>
          </w:p>
        </w:tc>
        <w:tc>
          <w:tcPr>
            <w:tcW w:w="2424" w:type="dxa"/>
            <w:gridSpan w:val="3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</w:tcPr>
          <w:p w:rsidR="00BD07CC" w:rsidRDefault="00BD07CC" w:rsidP="005F2F2E">
            <w:pPr>
              <w:pStyle w:val="NoSpacing"/>
              <w:numPr>
                <w:ilvl w:val="0"/>
                <w:numId w:val="17"/>
              </w:numPr>
              <w:ind w:left="288" w:hanging="288"/>
              <w:rPr>
                <w:sz w:val="18"/>
                <w:szCs w:val="18"/>
              </w:rPr>
            </w:pPr>
            <w:r w:rsidRPr="00362A0A">
              <w:rPr>
                <w:sz w:val="18"/>
                <w:szCs w:val="18"/>
                <w:u w:val="single"/>
              </w:rPr>
              <w:t>Warm-up</w:t>
            </w:r>
            <w:r>
              <w:rPr>
                <w:sz w:val="18"/>
                <w:szCs w:val="18"/>
              </w:rPr>
              <w:t>:  Practice PSQ 1-40 (</w:t>
            </w:r>
            <w:r w:rsidRPr="00362A0A">
              <w:rPr>
                <w:b/>
                <w:color w:val="0D0D0D"/>
                <w:sz w:val="14"/>
                <w:szCs w:val="14"/>
                <w:highlight w:val="yellow"/>
              </w:rPr>
              <w:t>C-1</w:t>
            </w:r>
            <w:r w:rsidRPr="00604E02">
              <w:rPr>
                <w:b/>
                <w:color w:val="0D0D0D"/>
                <w:sz w:val="14"/>
                <w:szCs w:val="14"/>
                <w:shd w:val="clear" w:color="auto" w:fill="95B3D7"/>
              </w:rPr>
              <w:t>,IM-3</w:t>
            </w:r>
            <w:r w:rsidRPr="00604E02">
              <w:rPr>
                <w:b/>
                <w:color w:val="0D0D0D"/>
                <w:sz w:val="14"/>
                <w:szCs w:val="14"/>
                <w:shd w:val="clear" w:color="auto" w:fill="E5DFEC"/>
              </w:rPr>
              <w:t>,A-5</w:t>
            </w:r>
            <w:r>
              <w:rPr>
                <w:b/>
                <w:color w:val="0D0D0D"/>
                <w:sz w:val="14"/>
                <w:szCs w:val="14"/>
              </w:rPr>
              <w:t>,</w:t>
            </w:r>
            <w:r w:rsidRPr="00604E02">
              <w:rPr>
                <w:b/>
                <w:color w:val="0D0D0D"/>
                <w:sz w:val="14"/>
                <w:szCs w:val="14"/>
                <w:shd w:val="clear" w:color="auto" w:fill="E5DFEC"/>
              </w:rPr>
              <w:t>IF-4</w:t>
            </w:r>
            <w:r>
              <w:rPr>
                <w:b/>
                <w:color w:val="0D0D0D"/>
                <w:sz w:val="14"/>
                <w:szCs w:val="14"/>
              </w:rPr>
              <w:t>)</w:t>
            </w:r>
          </w:p>
          <w:p w:rsidR="00BD07CC" w:rsidRDefault="00BD07CC" w:rsidP="005F2F2E">
            <w:pPr>
              <w:pStyle w:val="NoSpacing"/>
              <w:numPr>
                <w:ilvl w:val="0"/>
                <w:numId w:val="17"/>
              </w:numPr>
              <w:ind w:left="288" w:hanging="288"/>
              <w:rPr>
                <w:sz w:val="18"/>
                <w:szCs w:val="18"/>
              </w:rPr>
            </w:pPr>
            <w:r w:rsidRPr="00362A0A">
              <w:rPr>
                <w:sz w:val="18"/>
                <w:szCs w:val="18"/>
                <w:u w:val="single"/>
              </w:rPr>
              <w:t>Interactive Lecture</w:t>
            </w:r>
            <w:r>
              <w:rPr>
                <w:sz w:val="18"/>
                <w:szCs w:val="18"/>
              </w:rPr>
              <w:t xml:space="preserve">:  </w:t>
            </w:r>
            <w:r w:rsidRPr="00D337BA">
              <w:rPr>
                <w:b/>
                <w:sz w:val="18"/>
                <w:szCs w:val="18"/>
              </w:rPr>
              <w:t>Putting it all together from Gene to Protein</w:t>
            </w:r>
          </w:p>
          <w:p w:rsidR="00BD07CC" w:rsidRDefault="00BD07CC" w:rsidP="005F2F2E">
            <w:pPr>
              <w:pStyle w:val="NoSpacing"/>
              <w:ind w:left="2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9537F8">
              <w:rPr>
                <w:b/>
                <w:color w:val="0D0D0D"/>
                <w:sz w:val="14"/>
                <w:szCs w:val="14"/>
                <w:highlight w:val="lightGray"/>
              </w:rPr>
              <w:t xml:space="preserve">(A-5, </w:t>
            </w:r>
            <w:r w:rsidRPr="00362A0A">
              <w:rPr>
                <w:b/>
                <w:color w:val="0D0D0D"/>
                <w:sz w:val="14"/>
                <w:szCs w:val="14"/>
                <w:highlight w:val="yellow"/>
              </w:rPr>
              <w:t>C-1</w:t>
            </w:r>
            <w:r w:rsidRPr="00362A0A">
              <w:rPr>
                <w:b/>
                <w:color w:val="0D0D0D"/>
                <w:sz w:val="14"/>
                <w:szCs w:val="14"/>
                <w:shd w:val="clear" w:color="auto" w:fill="C6D9F1"/>
              </w:rPr>
              <w:t>, IM-1a</w:t>
            </w:r>
            <w:r w:rsidRPr="00362A0A">
              <w:rPr>
                <w:b/>
                <w:color w:val="0D0D0D"/>
                <w:sz w:val="14"/>
                <w:szCs w:val="14"/>
                <w:shd w:val="clear" w:color="auto" w:fill="E5B8B7"/>
              </w:rPr>
              <w:t>, T-1,2,3,7;</w:t>
            </w:r>
            <w:r w:rsidRPr="00362A0A">
              <w:rPr>
                <w:b/>
                <w:color w:val="0D0D0D"/>
                <w:sz w:val="14"/>
                <w:szCs w:val="14"/>
              </w:rPr>
              <w:t xml:space="preserve"> </w:t>
            </w:r>
            <w:r w:rsidRPr="009537F8">
              <w:rPr>
                <w:b/>
                <w:color w:val="0D0D0D"/>
                <w:sz w:val="14"/>
                <w:szCs w:val="14"/>
                <w:highlight w:val="lightGray"/>
              </w:rPr>
              <w:t>IF-1,2,3ab,4,6)</w:t>
            </w:r>
          </w:p>
          <w:p w:rsidR="00BD07CC" w:rsidRPr="00C87543" w:rsidRDefault="00BD07CC" w:rsidP="005F2F2E">
            <w:pPr>
              <w:pStyle w:val="NoSpacing"/>
              <w:numPr>
                <w:ilvl w:val="0"/>
                <w:numId w:val="18"/>
              </w:numPr>
              <w:ind w:left="252" w:hanging="252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u w:val="single"/>
              </w:rPr>
              <w:t>Study Guide (finish &amp; review) (</w:t>
            </w:r>
            <w:r w:rsidRPr="00604E02">
              <w:rPr>
                <w:b/>
                <w:color w:val="0D0D0D"/>
                <w:sz w:val="14"/>
                <w:szCs w:val="14"/>
                <w:shd w:val="clear" w:color="auto" w:fill="E5DFEC"/>
              </w:rPr>
              <w:t>A-5</w:t>
            </w:r>
            <w:r>
              <w:rPr>
                <w:b/>
                <w:color w:val="0D0D0D"/>
                <w:sz w:val="14"/>
                <w:szCs w:val="14"/>
                <w:shd w:val="clear" w:color="auto" w:fill="E5DFEC"/>
              </w:rPr>
              <w:t xml:space="preserve">, </w:t>
            </w:r>
            <w:r w:rsidRPr="00362A0A">
              <w:rPr>
                <w:b/>
                <w:color w:val="0D0D0D"/>
                <w:sz w:val="14"/>
                <w:szCs w:val="14"/>
                <w:highlight w:val="yellow"/>
              </w:rPr>
              <w:t>C-1</w:t>
            </w:r>
            <w:r>
              <w:rPr>
                <w:b/>
                <w:color w:val="0D0D0D"/>
                <w:sz w:val="14"/>
                <w:szCs w:val="14"/>
              </w:rPr>
              <w:t xml:space="preserve">, </w:t>
            </w:r>
            <w:r w:rsidRPr="00610E9D">
              <w:rPr>
                <w:b/>
                <w:color w:val="0D0D0D"/>
                <w:sz w:val="14"/>
                <w:szCs w:val="14"/>
                <w:shd w:val="clear" w:color="auto" w:fill="C6D9F1"/>
              </w:rPr>
              <w:t>IM-1</w:t>
            </w:r>
            <w:r>
              <w:rPr>
                <w:b/>
                <w:color w:val="0D0D0D"/>
                <w:sz w:val="14"/>
                <w:szCs w:val="14"/>
                <w:shd w:val="clear" w:color="auto" w:fill="C6D9F1"/>
              </w:rPr>
              <w:t xml:space="preserve">a&amp;2, </w:t>
            </w:r>
            <w:r w:rsidRPr="009537F8">
              <w:rPr>
                <w:b/>
                <w:color w:val="0D0D0D"/>
                <w:sz w:val="14"/>
                <w:szCs w:val="14"/>
                <w:highlight w:val="lightGray"/>
                <w:shd w:val="clear" w:color="auto" w:fill="EAF1DD"/>
              </w:rPr>
              <w:t>IF-</w:t>
            </w:r>
            <w:r>
              <w:rPr>
                <w:b/>
                <w:color w:val="0D0D0D"/>
                <w:sz w:val="14"/>
                <w:szCs w:val="14"/>
                <w:shd w:val="clear" w:color="auto" w:fill="EAF1DD"/>
              </w:rPr>
              <w:t>3a&amp;b, 4,(</w:t>
            </w:r>
          </w:p>
        </w:tc>
        <w:tc>
          <w:tcPr>
            <w:tcW w:w="3066" w:type="dxa"/>
            <w:gridSpan w:val="4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</w:tcPr>
          <w:p w:rsidR="00BD07CC" w:rsidRDefault="00BD07CC" w:rsidP="005F2F2E">
            <w:pPr>
              <w:pStyle w:val="NoSpacing"/>
              <w:numPr>
                <w:ilvl w:val="0"/>
                <w:numId w:val="17"/>
              </w:numPr>
              <w:ind w:left="288" w:hanging="288"/>
              <w:rPr>
                <w:sz w:val="18"/>
                <w:szCs w:val="18"/>
              </w:rPr>
            </w:pPr>
            <w:r w:rsidRPr="00362A0A">
              <w:rPr>
                <w:sz w:val="18"/>
                <w:szCs w:val="18"/>
                <w:u w:val="single"/>
              </w:rPr>
              <w:t>Warm-up</w:t>
            </w:r>
            <w:r>
              <w:rPr>
                <w:sz w:val="18"/>
                <w:szCs w:val="18"/>
              </w:rPr>
              <w:t>:  Study Guide Review</w:t>
            </w:r>
          </w:p>
          <w:p w:rsidR="00BD07CC" w:rsidRPr="00610E9D" w:rsidRDefault="00BD07CC" w:rsidP="005F2F2E">
            <w:pPr>
              <w:pStyle w:val="NoSpacing"/>
              <w:numPr>
                <w:ilvl w:val="0"/>
                <w:numId w:val="17"/>
              </w:numPr>
              <w:ind w:left="288" w:hanging="288"/>
              <w:rPr>
                <w:sz w:val="18"/>
                <w:szCs w:val="18"/>
              </w:rPr>
            </w:pPr>
            <w:r w:rsidRPr="00610E9D">
              <w:rPr>
                <w:b/>
                <w:sz w:val="18"/>
                <w:szCs w:val="18"/>
              </w:rPr>
              <w:t>Pre-lab Lecture</w:t>
            </w:r>
            <w:r>
              <w:rPr>
                <w:sz w:val="18"/>
                <w:szCs w:val="18"/>
              </w:rPr>
              <w:t xml:space="preserve"> w/ practice problems</w:t>
            </w:r>
          </w:p>
          <w:p w:rsidR="00BD07CC" w:rsidRPr="004A1731" w:rsidRDefault="00BD07CC" w:rsidP="005F2F2E">
            <w:pPr>
              <w:pStyle w:val="NoSpacing"/>
              <w:numPr>
                <w:ilvl w:val="0"/>
                <w:numId w:val="17"/>
              </w:numPr>
              <w:ind w:left="288" w:hanging="288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Science Lab:</w:t>
            </w:r>
            <w:r>
              <w:rPr>
                <w:sz w:val="18"/>
                <w:szCs w:val="18"/>
              </w:rPr>
              <w:t xml:space="preserve"> Activity: Create a Baby Snork using your Protein Synthesis skill set!</w:t>
            </w:r>
            <w:r w:rsidRPr="00610E9D">
              <w:rPr>
                <w:sz w:val="18"/>
                <w:szCs w:val="18"/>
              </w:rPr>
              <w:t xml:space="preserve"> </w:t>
            </w:r>
            <w:r w:rsidRPr="009537F8">
              <w:rPr>
                <w:b/>
                <w:color w:val="0D0D0D"/>
                <w:sz w:val="14"/>
                <w:szCs w:val="14"/>
                <w:highlight w:val="lightGray"/>
              </w:rPr>
              <w:t xml:space="preserve">(A-5, </w:t>
            </w:r>
            <w:r w:rsidRPr="00610E9D">
              <w:rPr>
                <w:b/>
                <w:color w:val="0D0D0D"/>
                <w:sz w:val="14"/>
                <w:szCs w:val="14"/>
                <w:highlight w:val="yellow"/>
              </w:rPr>
              <w:t>C-1</w:t>
            </w:r>
            <w:r w:rsidRPr="00610E9D">
              <w:rPr>
                <w:b/>
                <w:color w:val="0D0D0D"/>
                <w:sz w:val="14"/>
                <w:szCs w:val="14"/>
                <w:shd w:val="clear" w:color="auto" w:fill="C6D9F1"/>
              </w:rPr>
              <w:t>, IM-1a</w:t>
            </w:r>
            <w:r w:rsidRPr="00610E9D">
              <w:rPr>
                <w:b/>
                <w:color w:val="0D0D0D"/>
                <w:sz w:val="14"/>
                <w:szCs w:val="14"/>
                <w:shd w:val="clear" w:color="auto" w:fill="E5B8B7"/>
              </w:rPr>
              <w:t>, T-1,2,3,7;</w:t>
            </w:r>
            <w:r w:rsidRPr="00610E9D">
              <w:rPr>
                <w:b/>
                <w:color w:val="0D0D0D"/>
                <w:sz w:val="14"/>
                <w:szCs w:val="14"/>
              </w:rPr>
              <w:t xml:space="preserve"> </w:t>
            </w:r>
            <w:r w:rsidRPr="009537F8">
              <w:rPr>
                <w:b/>
                <w:color w:val="0D0D0D"/>
                <w:sz w:val="14"/>
                <w:szCs w:val="14"/>
                <w:highlight w:val="lightGray"/>
              </w:rPr>
              <w:t>IF-1,2,3ab,4,6)</w:t>
            </w:r>
          </w:p>
          <w:p w:rsidR="00BD07CC" w:rsidRPr="008E45E3" w:rsidRDefault="00BD07CC" w:rsidP="005F2F2E">
            <w:pPr>
              <w:pStyle w:val="NoSpacing"/>
              <w:numPr>
                <w:ilvl w:val="0"/>
                <w:numId w:val="17"/>
              </w:numPr>
              <w:ind w:left="288" w:hanging="288"/>
              <w:rPr>
                <w:sz w:val="18"/>
                <w:szCs w:val="18"/>
                <w:u w:val="single"/>
              </w:rPr>
            </w:pPr>
          </w:p>
        </w:tc>
        <w:tc>
          <w:tcPr>
            <w:tcW w:w="2668" w:type="dxa"/>
            <w:gridSpan w:val="5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</w:tcPr>
          <w:p w:rsidR="00BD07CC" w:rsidRDefault="00BD07CC" w:rsidP="005F2F2E">
            <w:pPr>
              <w:pStyle w:val="NoSpacing"/>
              <w:numPr>
                <w:ilvl w:val="0"/>
                <w:numId w:val="17"/>
              </w:numPr>
              <w:ind w:left="288" w:hanging="288"/>
              <w:rPr>
                <w:sz w:val="18"/>
                <w:szCs w:val="18"/>
              </w:rPr>
            </w:pPr>
            <w:r w:rsidRPr="00362A0A">
              <w:rPr>
                <w:sz w:val="18"/>
                <w:szCs w:val="18"/>
                <w:u w:val="single"/>
              </w:rPr>
              <w:t>Warm-up</w:t>
            </w:r>
            <w:r>
              <w:rPr>
                <w:sz w:val="18"/>
                <w:szCs w:val="18"/>
              </w:rPr>
              <w:t>: PSQ 1-40 practice Test (</w:t>
            </w:r>
            <w:r w:rsidRPr="00362A0A">
              <w:rPr>
                <w:b/>
                <w:color w:val="0D0D0D"/>
                <w:sz w:val="14"/>
                <w:szCs w:val="14"/>
                <w:highlight w:val="yellow"/>
              </w:rPr>
              <w:t>C-1</w:t>
            </w:r>
            <w:r w:rsidRPr="00604E02">
              <w:rPr>
                <w:b/>
                <w:color w:val="0D0D0D"/>
                <w:sz w:val="14"/>
                <w:szCs w:val="14"/>
                <w:shd w:val="clear" w:color="auto" w:fill="95B3D7"/>
              </w:rPr>
              <w:t>,IM-3</w:t>
            </w:r>
            <w:r w:rsidRPr="00604E02">
              <w:rPr>
                <w:b/>
                <w:color w:val="0D0D0D"/>
                <w:sz w:val="14"/>
                <w:szCs w:val="14"/>
                <w:shd w:val="clear" w:color="auto" w:fill="E5DFEC"/>
              </w:rPr>
              <w:t>,A-5</w:t>
            </w:r>
            <w:r>
              <w:rPr>
                <w:b/>
                <w:color w:val="0D0D0D"/>
                <w:sz w:val="14"/>
                <w:szCs w:val="14"/>
              </w:rPr>
              <w:t>,</w:t>
            </w:r>
            <w:r w:rsidRPr="00604E02">
              <w:rPr>
                <w:b/>
                <w:color w:val="0D0D0D"/>
                <w:sz w:val="14"/>
                <w:szCs w:val="14"/>
                <w:shd w:val="clear" w:color="auto" w:fill="E5DFEC"/>
              </w:rPr>
              <w:t>IF-4</w:t>
            </w:r>
            <w:r>
              <w:rPr>
                <w:b/>
                <w:color w:val="0D0D0D"/>
                <w:sz w:val="14"/>
                <w:szCs w:val="14"/>
              </w:rPr>
              <w:t>)</w:t>
            </w:r>
          </w:p>
          <w:p w:rsidR="00BD07CC" w:rsidRPr="009537F8" w:rsidRDefault="00BD07CC" w:rsidP="009537F8">
            <w:pPr>
              <w:pStyle w:val="NoSpacing"/>
              <w:numPr>
                <w:ilvl w:val="0"/>
                <w:numId w:val="17"/>
              </w:numPr>
              <w:ind w:left="288" w:hanging="2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362A0A">
              <w:rPr>
                <w:sz w:val="18"/>
                <w:szCs w:val="18"/>
                <w:u w:val="single"/>
              </w:rPr>
              <w:t>Interactive Lecture</w:t>
            </w:r>
            <w:r>
              <w:rPr>
                <w:sz w:val="18"/>
                <w:szCs w:val="18"/>
              </w:rPr>
              <w:t xml:space="preserve">:  </w:t>
            </w:r>
            <w:r>
              <w:rPr>
                <w:b/>
                <w:sz w:val="18"/>
                <w:szCs w:val="18"/>
              </w:rPr>
              <w:t>Transcription &amp; Translation</w:t>
            </w:r>
            <w:r>
              <w:rPr>
                <w:sz w:val="18"/>
                <w:szCs w:val="18"/>
              </w:rPr>
              <w:t xml:space="preserve"> with magnetic manipulatives. </w:t>
            </w:r>
            <w:r w:rsidRPr="001B37AB">
              <w:rPr>
                <w:b/>
                <w:color w:val="0D0D0D"/>
                <w:sz w:val="14"/>
                <w:szCs w:val="14"/>
                <w:highlight w:val="lightGray"/>
                <w:shd w:val="clear" w:color="auto" w:fill="EAF1DD"/>
              </w:rPr>
              <w:t>(A-5,</w:t>
            </w:r>
            <w:r w:rsidRPr="001B37AB">
              <w:rPr>
                <w:b/>
                <w:color w:val="0D0D0D"/>
                <w:sz w:val="14"/>
                <w:szCs w:val="14"/>
                <w:highlight w:val="yellow"/>
              </w:rPr>
              <w:t xml:space="preserve"> C-1</w:t>
            </w:r>
            <w:r w:rsidRPr="001B37AB">
              <w:rPr>
                <w:b/>
                <w:color w:val="0D0D0D"/>
                <w:sz w:val="14"/>
                <w:szCs w:val="14"/>
                <w:shd w:val="clear" w:color="auto" w:fill="C6D9F1"/>
              </w:rPr>
              <w:t>, IM-1a</w:t>
            </w:r>
            <w:r w:rsidRPr="001B37AB">
              <w:rPr>
                <w:b/>
                <w:color w:val="0D0D0D"/>
                <w:sz w:val="14"/>
                <w:szCs w:val="14"/>
                <w:shd w:val="clear" w:color="auto" w:fill="E5B8B7"/>
              </w:rPr>
              <w:t>, T-1,2,3,7;</w:t>
            </w:r>
            <w:r w:rsidRPr="001B37AB">
              <w:rPr>
                <w:b/>
                <w:color w:val="0D0D0D"/>
                <w:sz w:val="14"/>
                <w:szCs w:val="14"/>
                <w:shd w:val="clear" w:color="auto" w:fill="EAF1DD"/>
              </w:rPr>
              <w:t xml:space="preserve"> </w:t>
            </w:r>
            <w:r>
              <w:rPr>
                <w:b/>
                <w:color w:val="0D0D0D"/>
                <w:sz w:val="14"/>
                <w:szCs w:val="14"/>
                <w:highlight w:val="lightGray"/>
                <w:shd w:val="clear" w:color="auto" w:fill="EAF1DD"/>
              </w:rPr>
              <w:t>IF-1,2,3ab,4,5,&amp;7)</w:t>
            </w:r>
          </w:p>
          <w:p w:rsidR="00BD07CC" w:rsidRPr="008E45E3" w:rsidRDefault="00BD07CC" w:rsidP="005F2F2E">
            <w:pPr>
              <w:pStyle w:val="NoSpacing"/>
              <w:numPr>
                <w:ilvl w:val="0"/>
                <w:numId w:val="17"/>
              </w:numPr>
              <w:ind w:left="288" w:hanging="288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single"/>
              </w:rPr>
              <w:t>Review Game Ch 9 &amp; 10</w:t>
            </w:r>
          </w:p>
          <w:p w:rsidR="00BD07CC" w:rsidRDefault="00BD07CC" w:rsidP="005F2F2E">
            <w:pPr>
              <w:pStyle w:val="NoSpacing"/>
              <w:ind w:left="288"/>
              <w:rPr>
                <w:b/>
                <w:sz w:val="18"/>
                <w:szCs w:val="18"/>
              </w:rPr>
            </w:pPr>
          </w:p>
          <w:p w:rsidR="00BD07CC" w:rsidRPr="002D7D93" w:rsidRDefault="00BD07CC" w:rsidP="005F2F2E">
            <w:pPr>
              <w:pStyle w:val="NoSpacing"/>
              <w:ind w:left="288"/>
              <w:rPr>
                <w:b/>
                <w:sz w:val="18"/>
                <w:szCs w:val="18"/>
              </w:rPr>
            </w:pPr>
            <w:bookmarkStart w:id="0" w:name="_GoBack"/>
            <w:bookmarkEnd w:id="0"/>
            <w:r>
              <w:rPr>
                <w:b/>
                <w:sz w:val="18"/>
                <w:szCs w:val="18"/>
              </w:rPr>
              <w:t xml:space="preserve">scissors </w:t>
            </w:r>
          </w:p>
          <w:p w:rsidR="00BD07CC" w:rsidRPr="002D7D93" w:rsidRDefault="00BD07CC" w:rsidP="005F2F2E">
            <w:pPr>
              <w:pStyle w:val="NoSpacing"/>
              <w:ind w:left="288"/>
              <w:rPr>
                <w:b/>
                <w:sz w:val="18"/>
                <w:szCs w:val="18"/>
              </w:rPr>
            </w:pPr>
          </w:p>
        </w:tc>
      </w:tr>
      <w:tr w:rsidR="00BD07CC" w:rsidRPr="001B37AB" w:rsidTr="006173B1">
        <w:trPr>
          <w:gridBefore w:val="1"/>
          <w:gridAfter w:val="1"/>
          <w:wBefore w:w="90" w:type="dxa"/>
          <w:wAfter w:w="32" w:type="dxa"/>
          <w:trHeight w:val="288"/>
        </w:trPr>
        <w:tc>
          <w:tcPr>
            <w:tcW w:w="1530" w:type="dxa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  <w:shd w:val="clear" w:color="auto" w:fill="0F243E"/>
            <w:vAlign w:val="center"/>
          </w:tcPr>
          <w:p w:rsidR="00BD07CC" w:rsidRPr="00863445" w:rsidRDefault="00BD07CC" w:rsidP="005F2F2E">
            <w:pPr>
              <w:pStyle w:val="NoSpacing"/>
              <w:jc w:val="center"/>
              <w:rPr>
                <w:rFonts w:ascii="Lucida Handwriting" w:hAnsi="Lucida Handwriting"/>
                <w:b/>
                <w:color w:val="F2DBDB"/>
                <w:sz w:val="18"/>
                <w:szCs w:val="18"/>
              </w:rPr>
            </w:pPr>
            <w:r w:rsidRPr="00863445">
              <w:rPr>
                <w:rFonts w:ascii="Lucida Handwriting" w:hAnsi="Lucida Handwriting"/>
                <w:b/>
                <w:color w:val="F2DBDB"/>
                <w:sz w:val="18"/>
                <w:szCs w:val="18"/>
              </w:rPr>
              <w:t>S9 Info</w:t>
            </w:r>
          </w:p>
        </w:tc>
        <w:tc>
          <w:tcPr>
            <w:tcW w:w="2772" w:type="dxa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  <w:shd w:val="clear" w:color="auto" w:fill="0F243E"/>
            <w:vAlign w:val="center"/>
          </w:tcPr>
          <w:p w:rsidR="00BD07CC" w:rsidRPr="00863445" w:rsidRDefault="00BD07CC" w:rsidP="005F2F2E">
            <w:pPr>
              <w:pStyle w:val="NoSpacing"/>
              <w:ind w:left="162"/>
              <w:rPr>
                <w:rFonts w:ascii="Lucida Handwriting" w:hAnsi="Lucida Handwriting"/>
                <w:b/>
                <w:color w:val="F2DBDB"/>
                <w:sz w:val="18"/>
                <w:szCs w:val="18"/>
              </w:rPr>
            </w:pPr>
          </w:p>
        </w:tc>
        <w:tc>
          <w:tcPr>
            <w:tcW w:w="2610" w:type="dxa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  <w:shd w:val="clear" w:color="auto" w:fill="0F243E"/>
            <w:vAlign w:val="center"/>
          </w:tcPr>
          <w:p w:rsidR="00BD07CC" w:rsidRPr="00863445" w:rsidRDefault="00BD07CC" w:rsidP="005F2F2E">
            <w:pPr>
              <w:pStyle w:val="NoSpacing"/>
              <w:numPr>
                <w:ilvl w:val="0"/>
                <w:numId w:val="10"/>
              </w:numPr>
              <w:ind w:left="162" w:hanging="162"/>
              <w:jc w:val="center"/>
              <w:rPr>
                <w:rFonts w:ascii="Lucida Handwriting" w:hAnsi="Lucida Handwriting"/>
                <w:b/>
                <w:color w:val="F2DBDB"/>
                <w:sz w:val="18"/>
                <w:szCs w:val="18"/>
              </w:rPr>
            </w:pPr>
          </w:p>
        </w:tc>
        <w:tc>
          <w:tcPr>
            <w:tcW w:w="2424" w:type="dxa"/>
            <w:gridSpan w:val="3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  <w:shd w:val="clear" w:color="auto" w:fill="0F243E"/>
            <w:vAlign w:val="center"/>
          </w:tcPr>
          <w:p w:rsidR="00BD07CC" w:rsidRPr="00863445" w:rsidRDefault="00BD07CC" w:rsidP="005F2F2E">
            <w:pPr>
              <w:pStyle w:val="NoSpacing"/>
              <w:ind w:left="302"/>
              <w:jc w:val="center"/>
              <w:rPr>
                <w:rFonts w:ascii="Lucida Handwriting" w:hAnsi="Lucida Handwriting"/>
                <w:b/>
                <w:color w:val="F2DBDB"/>
                <w:sz w:val="18"/>
                <w:szCs w:val="18"/>
              </w:rPr>
            </w:pPr>
          </w:p>
        </w:tc>
        <w:tc>
          <w:tcPr>
            <w:tcW w:w="3066" w:type="dxa"/>
            <w:gridSpan w:val="4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  <w:shd w:val="clear" w:color="auto" w:fill="0F243E"/>
            <w:vAlign w:val="center"/>
          </w:tcPr>
          <w:p w:rsidR="00BD07CC" w:rsidRPr="00863445" w:rsidRDefault="00BD07CC" w:rsidP="005F2F2E">
            <w:pPr>
              <w:pStyle w:val="NoSpacing"/>
              <w:jc w:val="center"/>
              <w:rPr>
                <w:rFonts w:ascii="Lucida Handwriting" w:hAnsi="Lucida Handwriting"/>
                <w:color w:val="F2DBDB"/>
                <w:sz w:val="18"/>
                <w:szCs w:val="18"/>
              </w:rPr>
            </w:pPr>
            <w:r w:rsidRPr="00863445">
              <w:rPr>
                <w:rFonts w:ascii="Lucida Handwriting" w:hAnsi="Lucida Handwriting"/>
                <w:color w:val="F2DBDB"/>
                <w:sz w:val="18"/>
                <w:szCs w:val="18"/>
              </w:rPr>
              <w:t xml:space="preserve">Report Cards </w:t>
            </w:r>
          </w:p>
        </w:tc>
        <w:tc>
          <w:tcPr>
            <w:tcW w:w="2668" w:type="dxa"/>
            <w:gridSpan w:val="5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  <w:shd w:val="clear" w:color="auto" w:fill="0F243E"/>
            <w:vAlign w:val="center"/>
          </w:tcPr>
          <w:p w:rsidR="00BD07CC" w:rsidRPr="00863445" w:rsidRDefault="00BD07CC" w:rsidP="005F2F2E">
            <w:pPr>
              <w:pStyle w:val="NoSpacing"/>
              <w:jc w:val="center"/>
              <w:rPr>
                <w:rFonts w:ascii="Lucida Handwriting" w:hAnsi="Lucida Handwriting"/>
                <w:b/>
                <w:color w:val="F2DBDB"/>
                <w:sz w:val="17"/>
                <w:szCs w:val="17"/>
              </w:rPr>
            </w:pPr>
          </w:p>
        </w:tc>
      </w:tr>
      <w:tr w:rsidR="00BD07CC" w:rsidRPr="001B37AB" w:rsidTr="006173B1">
        <w:trPr>
          <w:gridBefore w:val="1"/>
          <w:gridAfter w:val="1"/>
          <w:wBefore w:w="90" w:type="dxa"/>
          <w:wAfter w:w="32" w:type="dxa"/>
          <w:trHeight w:val="20"/>
        </w:trPr>
        <w:tc>
          <w:tcPr>
            <w:tcW w:w="15070" w:type="dxa"/>
            <w:gridSpan w:val="15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  <w:shd w:val="clear" w:color="auto" w:fill="D99594"/>
          </w:tcPr>
          <w:p w:rsidR="00BD07CC" w:rsidRPr="009A39E6" w:rsidRDefault="00BD07CC" w:rsidP="005F2F2E">
            <w:pPr>
              <w:pStyle w:val="NoSpacing"/>
              <w:rPr>
                <w:sz w:val="6"/>
                <w:szCs w:val="6"/>
              </w:rPr>
            </w:pPr>
          </w:p>
        </w:tc>
      </w:tr>
      <w:tr w:rsidR="00BD07CC" w:rsidRPr="001B37AB" w:rsidTr="006173B1">
        <w:trPr>
          <w:gridBefore w:val="1"/>
          <w:gridAfter w:val="1"/>
          <w:wBefore w:w="90" w:type="dxa"/>
          <w:wAfter w:w="32" w:type="dxa"/>
          <w:trHeight w:val="260"/>
        </w:trPr>
        <w:tc>
          <w:tcPr>
            <w:tcW w:w="1530" w:type="dxa"/>
            <w:vMerge w:val="restart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  <w:shd w:val="clear" w:color="auto" w:fill="0F243E"/>
          </w:tcPr>
          <w:p w:rsidR="00BD07CC" w:rsidRPr="000B63FA" w:rsidRDefault="00BD07CC" w:rsidP="005F2F2E">
            <w:pPr>
              <w:pStyle w:val="NoSpacing"/>
              <w:shd w:val="clear" w:color="auto" w:fill="0F243E"/>
              <w:rPr>
                <w:b/>
                <w:color w:val="FFFFFF"/>
                <w:u w:val="single"/>
              </w:rPr>
            </w:pPr>
            <w:r w:rsidRPr="000B63FA">
              <w:rPr>
                <w:b/>
                <w:color w:val="FFFFFF"/>
                <w:u w:val="single"/>
              </w:rPr>
              <w:t xml:space="preserve"> Week</w:t>
            </w:r>
          </w:p>
          <w:p w:rsidR="00BD07CC" w:rsidRPr="000B63FA" w:rsidRDefault="00BD07CC" w:rsidP="005F2F2E">
            <w:pPr>
              <w:pStyle w:val="NoSpacing"/>
              <w:rPr>
                <w:b/>
                <w:color w:val="E5B8B7"/>
                <w:sz w:val="18"/>
                <w:szCs w:val="18"/>
              </w:rPr>
            </w:pPr>
            <w:r w:rsidRPr="000B63FA">
              <w:rPr>
                <w:b/>
                <w:color w:val="E5B8B7"/>
                <w:sz w:val="18"/>
                <w:szCs w:val="18"/>
              </w:rPr>
              <w:t>Oct 31-</w:t>
            </w:r>
          </w:p>
          <w:p w:rsidR="00BD07CC" w:rsidRPr="000B63FA" w:rsidRDefault="00BD07CC" w:rsidP="005F2F2E">
            <w:pPr>
              <w:pStyle w:val="NoSpacing"/>
              <w:rPr>
                <w:b/>
                <w:color w:val="E5B8B7"/>
                <w:sz w:val="18"/>
                <w:szCs w:val="18"/>
              </w:rPr>
            </w:pPr>
            <w:r w:rsidRPr="000B63FA">
              <w:rPr>
                <w:b/>
                <w:color w:val="E5B8B7"/>
                <w:sz w:val="18"/>
                <w:szCs w:val="18"/>
              </w:rPr>
              <w:t>Nov 4</w:t>
            </w:r>
          </w:p>
          <w:p w:rsidR="00BD07CC" w:rsidRPr="007E0E30" w:rsidRDefault="00BD07CC" w:rsidP="005F2F2E">
            <w:pPr>
              <w:pStyle w:val="NoSpacing"/>
              <w:rPr>
                <w:b/>
                <w:color w:val="FFFFFF"/>
                <w:sz w:val="18"/>
                <w:szCs w:val="18"/>
                <w:u w:val="single"/>
              </w:rPr>
            </w:pPr>
          </w:p>
          <w:p w:rsidR="00BD07CC" w:rsidRPr="007E0E30" w:rsidRDefault="00BD07CC" w:rsidP="005F2F2E">
            <w:pPr>
              <w:pStyle w:val="NoSpacing"/>
              <w:rPr>
                <w:b/>
                <w:color w:val="FFFFFF"/>
                <w:sz w:val="18"/>
                <w:szCs w:val="18"/>
                <w:u w:val="single"/>
              </w:rPr>
            </w:pPr>
            <w:r w:rsidRPr="007E0E30">
              <w:rPr>
                <w:b/>
                <w:color w:val="FFFFFF"/>
                <w:sz w:val="18"/>
                <w:szCs w:val="18"/>
                <w:u w:val="single"/>
              </w:rPr>
              <w:t xml:space="preserve"> </w:t>
            </w:r>
          </w:p>
          <w:p w:rsidR="00BD07CC" w:rsidRDefault="00BD07CC" w:rsidP="005F2F2E">
            <w:pPr>
              <w:pStyle w:val="NoSpacing"/>
              <w:rPr>
                <w:b/>
                <w:color w:val="FFFFFF"/>
                <w:sz w:val="18"/>
                <w:szCs w:val="18"/>
                <w:u w:val="single"/>
              </w:rPr>
            </w:pPr>
            <w:r w:rsidRPr="007E0E30">
              <w:rPr>
                <w:b/>
                <w:color w:val="FFFFFF"/>
                <w:sz w:val="18"/>
                <w:szCs w:val="18"/>
                <w:u w:val="single"/>
              </w:rPr>
              <w:t xml:space="preserve">COS: </w:t>
            </w:r>
          </w:p>
          <w:p w:rsidR="00BD07CC" w:rsidRPr="00B574B1" w:rsidRDefault="00BD07CC" w:rsidP="005F2F2E">
            <w:pPr>
              <w:pStyle w:val="NoSpacing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6</w:t>
            </w:r>
          </w:p>
          <w:p w:rsidR="00BD07CC" w:rsidRPr="007E0E30" w:rsidRDefault="00BD07CC" w:rsidP="005F2F2E">
            <w:pPr>
              <w:pStyle w:val="NoSpacing"/>
              <w:rPr>
                <w:b/>
                <w:color w:val="FFFFFF"/>
                <w:sz w:val="18"/>
                <w:szCs w:val="18"/>
                <w:u w:val="single"/>
              </w:rPr>
            </w:pPr>
          </w:p>
          <w:p w:rsidR="00BD07CC" w:rsidRPr="007E0E30" w:rsidRDefault="00BD07CC" w:rsidP="005F2F2E">
            <w:pPr>
              <w:pStyle w:val="NoSpacing"/>
              <w:rPr>
                <w:b/>
                <w:color w:val="FFFFFF"/>
                <w:sz w:val="18"/>
                <w:szCs w:val="18"/>
                <w:u w:val="single"/>
              </w:rPr>
            </w:pPr>
          </w:p>
          <w:p w:rsidR="00BD07CC" w:rsidRPr="007E0E30" w:rsidRDefault="00BD07CC" w:rsidP="005F2F2E">
            <w:pPr>
              <w:pStyle w:val="NoSpacing"/>
              <w:rPr>
                <w:b/>
                <w:color w:val="FFFFFF"/>
                <w:sz w:val="18"/>
                <w:szCs w:val="18"/>
                <w:u w:val="single"/>
              </w:rPr>
            </w:pPr>
            <w:r w:rsidRPr="007E0E30">
              <w:rPr>
                <w:b/>
                <w:color w:val="FFFFFF"/>
                <w:sz w:val="18"/>
                <w:szCs w:val="18"/>
                <w:u w:val="single"/>
              </w:rPr>
              <w:t>Textbook:</w:t>
            </w:r>
          </w:p>
          <w:p w:rsidR="00BD07CC" w:rsidRPr="007E0E30" w:rsidRDefault="00BD07CC" w:rsidP="005F2F2E">
            <w:pPr>
              <w:pStyle w:val="NoSpacing"/>
              <w:rPr>
                <w:b/>
                <w:color w:val="FFFFFF"/>
                <w:sz w:val="18"/>
                <w:szCs w:val="18"/>
              </w:rPr>
            </w:pPr>
            <w:r w:rsidRPr="007E0E30">
              <w:rPr>
                <w:b/>
                <w:color w:val="FFFFFF"/>
                <w:sz w:val="18"/>
                <w:szCs w:val="18"/>
              </w:rPr>
              <w:t>Chapter(s)</w:t>
            </w:r>
          </w:p>
          <w:p w:rsidR="00BD07CC" w:rsidRPr="007E0E30" w:rsidRDefault="00BD07CC" w:rsidP="005F2F2E">
            <w:pPr>
              <w:pStyle w:val="NoSpacing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Chapter 8</w:t>
            </w:r>
          </w:p>
        </w:tc>
        <w:tc>
          <w:tcPr>
            <w:tcW w:w="2772" w:type="dxa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  <w:shd w:val="clear" w:color="auto" w:fill="000000"/>
          </w:tcPr>
          <w:p w:rsidR="00BD07CC" w:rsidRPr="007E0E30" w:rsidRDefault="00BD07CC" w:rsidP="005F2F2E">
            <w:pPr>
              <w:pStyle w:val="NoSpacing"/>
              <w:jc w:val="center"/>
              <w:rPr>
                <w:b/>
                <w:color w:val="FFFFFF"/>
              </w:rPr>
            </w:pPr>
            <w:r w:rsidRPr="007E0E30">
              <w:rPr>
                <w:b/>
                <w:color w:val="FFFFFF"/>
              </w:rPr>
              <w:t>Monday-Oct 31</w:t>
            </w:r>
          </w:p>
        </w:tc>
        <w:tc>
          <w:tcPr>
            <w:tcW w:w="2988" w:type="dxa"/>
            <w:gridSpan w:val="3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  <w:shd w:val="clear" w:color="auto" w:fill="000000"/>
          </w:tcPr>
          <w:p w:rsidR="00BD07CC" w:rsidRPr="007E0E30" w:rsidRDefault="00BD07CC" w:rsidP="005F2F2E">
            <w:pPr>
              <w:pStyle w:val="NoSpacing"/>
              <w:jc w:val="center"/>
              <w:rPr>
                <w:b/>
                <w:color w:val="FFFFFF"/>
              </w:rPr>
            </w:pPr>
            <w:r w:rsidRPr="007E0E30">
              <w:rPr>
                <w:b/>
                <w:color w:val="FFFFFF"/>
              </w:rPr>
              <w:t>Tuesday-Nov 1</w:t>
            </w:r>
          </w:p>
        </w:tc>
        <w:tc>
          <w:tcPr>
            <w:tcW w:w="2340" w:type="dxa"/>
            <w:gridSpan w:val="3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  <w:shd w:val="clear" w:color="auto" w:fill="000000"/>
          </w:tcPr>
          <w:p w:rsidR="00BD07CC" w:rsidRPr="007E0E30" w:rsidRDefault="00BD07CC" w:rsidP="005F2F2E">
            <w:pPr>
              <w:pStyle w:val="NoSpacing"/>
              <w:jc w:val="center"/>
              <w:rPr>
                <w:b/>
                <w:color w:val="FFFFFF"/>
              </w:rPr>
            </w:pPr>
            <w:r w:rsidRPr="007E0E30">
              <w:rPr>
                <w:b/>
                <w:color w:val="FFFFFF"/>
              </w:rPr>
              <w:t>Wednesday-Nov 2</w:t>
            </w:r>
          </w:p>
        </w:tc>
        <w:tc>
          <w:tcPr>
            <w:tcW w:w="2880" w:type="dxa"/>
            <w:gridSpan w:val="3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  <w:shd w:val="clear" w:color="auto" w:fill="000000"/>
          </w:tcPr>
          <w:p w:rsidR="00BD07CC" w:rsidRPr="007E0E30" w:rsidRDefault="00BD07CC" w:rsidP="005F2F2E">
            <w:pPr>
              <w:pStyle w:val="NoSpacing"/>
              <w:jc w:val="center"/>
              <w:rPr>
                <w:b/>
                <w:color w:val="FFFFFF"/>
              </w:rPr>
            </w:pPr>
            <w:r w:rsidRPr="007E0E30">
              <w:rPr>
                <w:b/>
                <w:color w:val="FFFFFF"/>
              </w:rPr>
              <w:t>Thursday-Nov 3</w:t>
            </w:r>
          </w:p>
        </w:tc>
        <w:tc>
          <w:tcPr>
            <w:tcW w:w="2560" w:type="dxa"/>
            <w:gridSpan w:val="4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  <w:shd w:val="clear" w:color="auto" w:fill="000000"/>
          </w:tcPr>
          <w:p w:rsidR="00BD07CC" w:rsidRPr="007E0E30" w:rsidRDefault="00BD07CC" w:rsidP="005F2F2E">
            <w:pPr>
              <w:pStyle w:val="NoSpacing"/>
              <w:jc w:val="center"/>
              <w:rPr>
                <w:b/>
                <w:color w:val="FFFFFF"/>
              </w:rPr>
            </w:pPr>
            <w:r w:rsidRPr="007E0E30">
              <w:rPr>
                <w:b/>
                <w:color w:val="FFFFFF"/>
              </w:rPr>
              <w:t>Friday-Nov 4</w:t>
            </w:r>
          </w:p>
        </w:tc>
      </w:tr>
      <w:tr w:rsidR="00BD07CC" w:rsidRPr="001B37AB" w:rsidTr="006173B1">
        <w:trPr>
          <w:gridBefore w:val="1"/>
          <w:wBefore w:w="90" w:type="dxa"/>
          <w:trHeight w:val="339"/>
        </w:trPr>
        <w:tc>
          <w:tcPr>
            <w:tcW w:w="1530" w:type="dxa"/>
            <w:vMerge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  <w:shd w:val="clear" w:color="auto" w:fill="0F243E"/>
          </w:tcPr>
          <w:p w:rsidR="00BD07CC" w:rsidRPr="007E0E30" w:rsidRDefault="00BD07CC" w:rsidP="005F2F2E">
            <w:pPr>
              <w:pStyle w:val="NoSpacing"/>
              <w:numPr>
                <w:ilvl w:val="0"/>
                <w:numId w:val="11"/>
              </w:numPr>
              <w:ind w:left="342" w:hanging="270"/>
              <w:rPr>
                <w:b/>
                <w:color w:val="FFFFFF"/>
                <w:sz w:val="18"/>
                <w:szCs w:val="18"/>
              </w:rPr>
            </w:pPr>
          </w:p>
        </w:tc>
        <w:tc>
          <w:tcPr>
            <w:tcW w:w="2772" w:type="dxa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</w:tcPr>
          <w:p w:rsidR="00BD07CC" w:rsidRDefault="00BD07CC" w:rsidP="005F2F2E">
            <w:pPr>
              <w:pStyle w:val="NoSpacing"/>
              <w:numPr>
                <w:ilvl w:val="0"/>
                <w:numId w:val="17"/>
              </w:numPr>
              <w:ind w:left="288" w:hanging="288"/>
              <w:rPr>
                <w:sz w:val="18"/>
                <w:szCs w:val="18"/>
              </w:rPr>
            </w:pPr>
            <w:r w:rsidRPr="00362A0A">
              <w:rPr>
                <w:sz w:val="18"/>
                <w:szCs w:val="18"/>
                <w:u w:val="single"/>
              </w:rPr>
              <w:t>Warm-up</w:t>
            </w:r>
            <w:r>
              <w:rPr>
                <w:sz w:val="18"/>
                <w:szCs w:val="18"/>
              </w:rPr>
              <w:t>: Quick Review Game</w:t>
            </w:r>
          </w:p>
          <w:p w:rsidR="00BD07CC" w:rsidRPr="00D337BA" w:rsidRDefault="00BD07CC" w:rsidP="005F2F2E">
            <w:pPr>
              <w:pStyle w:val="NoSpacing"/>
              <w:numPr>
                <w:ilvl w:val="0"/>
                <w:numId w:val="17"/>
              </w:numPr>
              <w:ind w:left="288" w:hanging="288"/>
              <w:rPr>
                <w:sz w:val="18"/>
                <w:szCs w:val="18"/>
              </w:rPr>
            </w:pPr>
            <w:r w:rsidRPr="00455768">
              <w:rPr>
                <w:b/>
                <w:sz w:val="20"/>
                <w:szCs w:val="20"/>
                <w:u w:val="single"/>
              </w:rPr>
              <w:t>TEST:</w:t>
            </w:r>
            <w:r>
              <w:rPr>
                <w:sz w:val="18"/>
                <w:szCs w:val="18"/>
              </w:rPr>
              <w:t xml:space="preserve">  DNA, RNA, and Protein synthesis (Chapters 9 &amp;10)</w:t>
            </w:r>
            <w:r w:rsidRPr="00D337BA">
              <w:rPr>
                <w:sz w:val="18"/>
                <w:szCs w:val="18"/>
              </w:rPr>
              <w:t xml:space="preserve"> </w:t>
            </w:r>
            <w:r w:rsidRPr="009537F8">
              <w:rPr>
                <w:b/>
                <w:color w:val="0D0D0D"/>
                <w:sz w:val="14"/>
                <w:szCs w:val="14"/>
                <w:highlight w:val="lightGray"/>
              </w:rPr>
              <w:t>(</w:t>
            </w:r>
            <w:r w:rsidRPr="009537F8">
              <w:rPr>
                <w:b/>
                <w:color w:val="0D0D0D"/>
                <w:sz w:val="14"/>
                <w:szCs w:val="14"/>
                <w:highlight w:val="lightGray"/>
                <w:shd w:val="clear" w:color="auto" w:fill="E5DFEC"/>
              </w:rPr>
              <w:t>A-</w:t>
            </w:r>
            <w:r w:rsidRPr="00D337BA">
              <w:rPr>
                <w:b/>
                <w:color w:val="0D0D0D"/>
                <w:sz w:val="14"/>
                <w:szCs w:val="14"/>
                <w:shd w:val="clear" w:color="auto" w:fill="E5DFEC"/>
              </w:rPr>
              <w:t>1</w:t>
            </w:r>
            <w:r w:rsidRPr="00D337BA">
              <w:rPr>
                <w:b/>
                <w:color w:val="0D0D0D"/>
                <w:sz w:val="14"/>
                <w:szCs w:val="14"/>
                <w:shd w:val="clear" w:color="auto" w:fill="FFFF53"/>
              </w:rPr>
              <w:t>, C-1</w:t>
            </w:r>
            <w:r w:rsidRPr="00D337BA">
              <w:rPr>
                <w:b/>
                <w:color w:val="0D0D0D"/>
                <w:sz w:val="14"/>
                <w:szCs w:val="14"/>
                <w:shd w:val="clear" w:color="auto" w:fill="C6D9F1"/>
              </w:rPr>
              <w:t>, IM-3)</w:t>
            </w:r>
            <w:r w:rsidRPr="00D337BA">
              <w:rPr>
                <w:b/>
                <w:color w:val="0D0D0D"/>
                <w:sz w:val="14"/>
                <w:szCs w:val="14"/>
              </w:rPr>
              <w:t xml:space="preserve"> </w:t>
            </w:r>
          </w:p>
          <w:p w:rsidR="00BD07CC" w:rsidRPr="00604E02" w:rsidRDefault="00BD07CC" w:rsidP="005F2F2E">
            <w:pPr>
              <w:pStyle w:val="NoSpacing"/>
              <w:rPr>
                <w:sz w:val="20"/>
                <w:szCs w:val="20"/>
              </w:rPr>
            </w:pPr>
            <w:r w:rsidRPr="00604E02">
              <w:rPr>
                <w:sz w:val="20"/>
                <w:szCs w:val="20"/>
              </w:rPr>
              <w:t>*Chapter 8 Terminology &amp; Review sheet</w:t>
            </w:r>
          </w:p>
          <w:p w:rsidR="00BD07CC" w:rsidRDefault="00BD07CC" w:rsidP="005F2F2E">
            <w:pPr>
              <w:pStyle w:val="NoSpacing"/>
              <w:rPr>
                <w:sz w:val="20"/>
                <w:szCs w:val="20"/>
              </w:rPr>
            </w:pPr>
            <w:r w:rsidRPr="00604E02">
              <w:rPr>
                <w:sz w:val="20"/>
                <w:szCs w:val="20"/>
              </w:rPr>
              <w:t>*</w:t>
            </w:r>
            <w:r w:rsidRPr="00362A0A">
              <w:rPr>
                <w:sz w:val="18"/>
                <w:szCs w:val="18"/>
                <w:u w:val="single"/>
              </w:rPr>
              <w:t xml:space="preserve"> Interactive Lecture</w:t>
            </w:r>
            <w:r>
              <w:rPr>
                <w:sz w:val="18"/>
                <w:szCs w:val="18"/>
              </w:rPr>
              <w:t>:</w:t>
            </w:r>
            <w:r>
              <w:rPr>
                <w:sz w:val="20"/>
                <w:szCs w:val="20"/>
              </w:rPr>
              <w:t xml:space="preserve">: </w:t>
            </w:r>
            <w:r w:rsidRPr="00604E02">
              <w:rPr>
                <w:sz w:val="20"/>
                <w:szCs w:val="20"/>
              </w:rPr>
              <w:t>Understanding Alleles and setting up monohybrid crosses.</w:t>
            </w:r>
          </w:p>
          <w:p w:rsidR="00BD07CC" w:rsidRPr="00604E02" w:rsidRDefault="00BD07CC" w:rsidP="005F2F2E">
            <w:pPr>
              <w:pStyle w:val="NoSpacing"/>
              <w:rPr>
                <w:sz w:val="20"/>
                <w:szCs w:val="20"/>
              </w:rPr>
            </w:pPr>
            <w:r w:rsidRPr="00604E02">
              <w:rPr>
                <w:b/>
                <w:color w:val="0D0D0D"/>
                <w:sz w:val="14"/>
                <w:szCs w:val="14"/>
                <w:highlight w:val="lightGray"/>
                <w:shd w:val="clear" w:color="auto" w:fill="EAF1DD"/>
              </w:rPr>
              <w:t>(A-5,</w:t>
            </w:r>
            <w:r w:rsidRPr="00C87543">
              <w:rPr>
                <w:b/>
                <w:color w:val="0D0D0D"/>
                <w:sz w:val="14"/>
                <w:szCs w:val="14"/>
                <w:highlight w:val="yellow"/>
              </w:rPr>
              <w:t xml:space="preserve"> C-1</w:t>
            </w:r>
            <w:r w:rsidRPr="00C87543">
              <w:rPr>
                <w:b/>
                <w:color w:val="0D0D0D"/>
                <w:sz w:val="14"/>
                <w:szCs w:val="14"/>
                <w:shd w:val="clear" w:color="auto" w:fill="C6D9F1"/>
              </w:rPr>
              <w:t>, IM-1a</w:t>
            </w:r>
            <w:r w:rsidRPr="00C87543">
              <w:rPr>
                <w:b/>
                <w:color w:val="0D0D0D"/>
                <w:sz w:val="14"/>
                <w:szCs w:val="14"/>
                <w:shd w:val="clear" w:color="auto" w:fill="E5B8B7"/>
              </w:rPr>
              <w:t>, T-1,2,3,7;</w:t>
            </w:r>
            <w:r w:rsidRPr="00C87543">
              <w:rPr>
                <w:b/>
                <w:color w:val="0D0D0D"/>
                <w:sz w:val="14"/>
                <w:szCs w:val="14"/>
                <w:shd w:val="clear" w:color="auto" w:fill="EAF1DD"/>
              </w:rPr>
              <w:t xml:space="preserve"> </w:t>
            </w:r>
            <w:r w:rsidRPr="00604E02">
              <w:rPr>
                <w:b/>
                <w:color w:val="0D0D0D"/>
                <w:sz w:val="14"/>
                <w:szCs w:val="14"/>
                <w:highlight w:val="lightGray"/>
                <w:shd w:val="clear" w:color="auto" w:fill="EAF1DD"/>
              </w:rPr>
              <w:t>IF-1,2,3ab,4,6)</w:t>
            </w:r>
          </w:p>
          <w:p w:rsidR="00BD07CC" w:rsidRPr="00E743A3" w:rsidRDefault="00BD07CC" w:rsidP="005F2F2E">
            <w:pPr>
              <w:pStyle w:val="NoSpacing"/>
              <w:rPr>
                <w:sz w:val="18"/>
                <w:szCs w:val="18"/>
              </w:rPr>
            </w:pPr>
          </w:p>
        </w:tc>
        <w:tc>
          <w:tcPr>
            <w:tcW w:w="2988" w:type="dxa"/>
            <w:gridSpan w:val="3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</w:tcPr>
          <w:p w:rsidR="00BD07CC" w:rsidRPr="001B37AB" w:rsidRDefault="00BD07CC" w:rsidP="005F2F2E">
            <w:pPr>
              <w:rPr>
                <w:rFonts w:ascii="Arial" w:hAnsi="Arial" w:cs="Arial"/>
                <w:sz w:val="16"/>
                <w:szCs w:val="16"/>
              </w:rPr>
            </w:pPr>
            <w:r w:rsidRPr="001B37AB">
              <w:rPr>
                <w:rFonts w:ascii="Arial" w:hAnsi="Arial" w:cs="Arial"/>
                <w:sz w:val="16"/>
                <w:szCs w:val="16"/>
              </w:rPr>
              <w:t>(I am attending Professional Development-Sam Rhine’s Genetics Conference)</w:t>
            </w:r>
          </w:p>
          <w:p w:rsidR="00BD07CC" w:rsidRPr="001B37AB" w:rsidRDefault="00BD07CC" w:rsidP="005F2F2E">
            <w:pPr>
              <w:rPr>
                <w:rFonts w:ascii="Arial" w:hAnsi="Arial" w:cs="Arial"/>
                <w:sz w:val="16"/>
                <w:szCs w:val="16"/>
              </w:rPr>
            </w:pPr>
            <w:r w:rsidRPr="001B37AB">
              <w:rPr>
                <w:rFonts w:ascii="Arial" w:hAnsi="Arial" w:cs="Arial"/>
                <w:sz w:val="16"/>
                <w:szCs w:val="16"/>
              </w:rPr>
              <w:t>*Ch 8 Directed Reading handouts</w:t>
            </w:r>
          </w:p>
          <w:p w:rsidR="00BD07CC" w:rsidRPr="00604E02" w:rsidRDefault="00BD07CC" w:rsidP="005F2F2E">
            <w:pPr>
              <w:pStyle w:val="NoSpacing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PreLab Discussion</w:t>
            </w:r>
            <w:r>
              <w:rPr>
                <w:rFonts w:ascii="Arial" w:hAnsi="Arial" w:cs="Arial"/>
                <w:sz w:val="16"/>
                <w:szCs w:val="16"/>
              </w:rPr>
              <w:t xml:space="preserve">:  Review of meiosis and of overview of Dragon Phenotypes &amp; genotypes </w:t>
            </w:r>
            <w:r w:rsidRPr="00604E02">
              <w:rPr>
                <w:b/>
                <w:color w:val="0D0D0D"/>
                <w:sz w:val="14"/>
                <w:szCs w:val="14"/>
                <w:highlight w:val="lightGray"/>
                <w:shd w:val="clear" w:color="auto" w:fill="EAF1DD"/>
              </w:rPr>
              <w:t>(A-5,</w:t>
            </w:r>
            <w:r w:rsidRPr="00C87543">
              <w:rPr>
                <w:b/>
                <w:color w:val="0D0D0D"/>
                <w:sz w:val="14"/>
                <w:szCs w:val="14"/>
                <w:highlight w:val="yellow"/>
              </w:rPr>
              <w:t xml:space="preserve"> C-1</w:t>
            </w:r>
            <w:r w:rsidRPr="00C87543">
              <w:rPr>
                <w:b/>
                <w:color w:val="0D0D0D"/>
                <w:sz w:val="14"/>
                <w:szCs w:val="14"/>
                <w:shd w:val="clear" w:color="auto" w:fill="C6D9F1"/>
              </w:rPr>
              <w:t>, IM-1a</w:t>
            </w:r>
            <w:r w:rsidRPr="00C87543">
              <w:rPr>
                <w:b/>
                <w:color w:val="0D0D0D"/>
                <w:sz w:val="14"/>
                <w:szCs w:val="14"/>
                <w:shd w:val="clear" w:color="auto" w:fill="E5B8B7"/>
              </w:rPr>
              <w:t>, T-1,2,3,7;</w:t>
            </w:r>
            <w:r w:rsidRPr="00C87543">
              <w:rPr>
                <w:b/>
                <w:color w:val="0D0D0D"/>
                <w:sz w:val="14"/>
                <w:szCs w:val="14"/>
                <w:shd w:val="clear" w:color="auto" w:fill="EAF1DD"/>
              </w:rPr>
              <w:t xml:space="preserve"> </w:t>
            </w:r>
            <w:r w:rsidRPr="00604E02">
              <w:rPr>
                <w:b/>
                <w:color w:val="0D0D0D"/>
                <w:sz w:val="14"/>
                <w:szCs w:val="14"/>
                <w:highlight w:val="lightGray"/>
                <w:shd w:val="clear" w:color="auto" w:fill="EAF1DD"/>
              </w:rPr>
              <w:t>IF-1,2,3ab,4,6)</w:t>
            </w:r>
          </w:p>
          <w:p w:rsidR="00BD07CC" w:rsidRDefault="00BD07CC" w:rsidP="005F2F2E">
            <w:pPr>
              <w:pStyle w:val="NoSpacing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D07CC" w:rsidRPr="00DF76D7" w:rsidRDefault="00BD07CC" w:rsidP="005F2F2E">
            <w:pPr>
              <w:pStyle w:val="NoSpacing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Lab</w:t>
            </w:r>
            <w:r>
              <w:rPr>
                <w:rFonts w:ascii="Arial" w:hAnsi="Arial" w:cs="Arial"/>
                <w:sz w:val="16"/>
                <w:szCs w:val="16"/>
              </w:rPr>
              <w:t xml:space="preserve">: Dragon Genetics. Students analyze alleles on 4 homologous chromosomes and determine their baby dragon’s genotype and phenotype.  Students then put it together, draw their dragon with inherited traits, named dragon, &amp; wrote a story. </w:t>
            </w:r>
            <w:r w:rsidRPr="00604E02">
              <w:rPr>
                <w:rFonts w:ascii="Arial" w:hAnsi="Arial" w:cs="Arial"/>
                <w:sz w:val="16"/>
                <w:szCs w:val="16"/>
                <w:shd w:val="clear" w:color="auto" w:fill="CCC0D9"/>
              </w:rPr>
              <w:t>(A-4</w:t>
            </w:r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604E02">
              <w:rPr>
                <w:rFonts w:ascii="Arial" w:hAnsi="Arial" w:cs="Arial"/>
                <w:sz w:val="16"/>
                <w:szCs w:val="16"/>
                <w:shd w:val="clear" w:color="auto" w:fill="95B3D7"/>
              </w:rPr>
              <w:t>IM-2</w:t>
            </w:r>
            <w:r w:rsidRPr="00604E02">
              <w:rPr>
                <w:rFonts w:ascii="Arial" w:hAnsi="Arial" w:cs="Arial"/>
                <w:sz w:val="16"/>
                <w:szCs w:val="16"/>
                <w:shd w:val="clear" w:color="auto" w:fill="CCC0D9"/>
              </w:rPr>
              <w:t>, IF-,3a,5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340" w:type="dxa"/>
            <w:gridSpan w:val="3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</w:tcPr>
          <w:p w:rsidR="00BD07CC" w:rsidRDefault="00BD07CC" w:rsidP="005F2F2E">
            <w:pPr>
              <w:rPr>
                <w:b/>
                <w:color w:val="0D0D0D"/>
                <w:sz w:val="14"/>
                <w:szCs w:val="14"/>
              </w:rPr>
            </w:pPr>
            <w:r w:rsidRPr="001B37AB">
              <w:rPr>
                <w:rFonts w:ascii="Arial" w:hAnsi="Arial" w:cs="Arial"/>
                <w:b/>
                <w:sz w:val="16"/>
                <w:szCs w:val="16"/>
              </w:rPr>
              <w:t>CIP: Reading Strategy:</w:t>
            </w:r>
            <w:r w:rsidRPr="001B37AB">
              <w:rPr>
                <w:rFonts w:ascii="Arial" w:hAnsi="Arial" w:cs="Arial"/>
                <w:sz w:val="16"/>
                <w:szCs w:val="16"/>
              </w:rPr>
              <w:t xml:space="preserve"> Students turned in practice tests for PSQ 1-40.  Took a quiz on terms 1-40.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1B37A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1B37AB">
              <w:rPr>
                <w:sz w:val="18"/>
                <w:szCs w:val="18"/>
              </w:rPr>
              <w:t>(</w:t>
            </w:r>
            <w:r w:rsidRPr="001B37AB">
              <w:rPr>
                <w:b/>
                <w:color w:val="0D0D0D"/>
                <w:sz w:val="14"/>
                <w:szCs w:val="14"/>
                <w:highlight w:val="yellow"/>
              </w:rPr>
              <w:t>C-1</w:t>
            </w:r>
            <w:r w:rsidRPr="001B37AB">
              <w:rPr>
                <w:b/>
                <w:color w:val="0D0D0D"/>
                <w:sz w:val="14"/>
                <w:szCs w:val="14"/>
                <w:shd w:val="clear" w:color="auto" w:fill="95B3D7"/>
              </w:rPr>
              <w:t>,IM-3</w:t>
            </w:r>
            <w:r w:rsidRPr="001B37AB">
              <w:rPr>
                <w:b/>
                <w:color w:val="0D0D0D"/>
                <w:sz w:val="14"/>
                <w:szCs w:val="14"/>
                <w:shd w:val="clear" w:color="auto" w:fill="E5DFEC"/>
              </w:rPr>
              <w:t>,A-5</w:t>
            </w:r>
            <w:r w:rsidRPr="001B37AB">
              <w:rPr>
                <w:b/>
                <w:color w:val="0D0D0D"/>
                <w:sz w:val="14"/>
                <w:szCs w:val="14"/>
              </w:rPr>
              <w:t>,</w:t>
            </w:r>
            <w:r w:rsidRPr="001B37AB">
              <w:rPr>
                <w:b/>
                <w:color w:val="0D0D0D"/>
                <w:sz w:val="14"/>
                <w:szCs w:val="14"/>
                <w:shd w:val="clear" w:color="auto" w:fill="E5DFEC"/>
              </w:rPr>
              <w:t>IF-4</w:t>
            </w:r>
            <w:r w:rsidRPr="001B37AB">
              <w:rPr>
                <w:b/>
                <w:color w:val="0D0D0D"/>
                <w:sz w:val="14"/>
                <w:szCs w:val="14"/>
              </w:rPr>
              <w:t>)</w:t>
            </w:r>
            <w:r>
              <w:rPr>
                <w:b/>
                <w:color w:val="0D0D0D"/>
                <w:sz w:val="14"/>
                <w:szCs w:val="14"/>
              </w:rPr>
              <w:t xml:space="preserve"> </w:t>
            </w:r>
          </w:p>
          <w:p w:rsidR="00BD07CC" w:rsidRDefault="00BD07CC" w:rsidP="005F2F2E">
            <w:pPr>
              <w:rPr>
                <w:b/>
                <w:color w:val="0D0D0D"/>
                <w:sz w:val="14"/>
                <w:szCs w:val="14"/>
              </w:rPr>
            </w:pPr>
            <w:r>
              <w:rPr>
                <w:b/>
                <w:color w:val="0D0D0D"/>
                <w:sz w:val="14"/>
                <w:szCs w:val="14"/>
              </w:rPr>
              <w:t xml:space="preserve"> (PSQ quiz was cancelled.  Mrs. Lambert was absent unexpectedly attending a funeral.  Due to time constraints, PSQ quizzes have been placed on hold until further notice.)</w:t>
            </w:r>
          </w:p>
          <w:p w:rsidR="00BD07CC" w:rsidRPr="00D6373A" w:rsidRDefault="00BD07CC" w:rsidP="005F2F2E">
            <w:pPr>
              <w:rPr>
                <w:b/>
                <w:color w:val="0D0D0D"/>
                <w:sz w:val="16"/>
                <w:szCs w:val="16"/>
              </w:rPr>
            </w:pPr>
            <w:r w:rsidRPr="00D456B3">
              <w:rPr>
                <w:b/>
                <w:color w:val="0D0D0D"/>
                <w:sz w:val="16"/>
                <w:szCs w:val="16"/>
                <w:u w:val="single"/>
              </w:rPr>
              <w:t>Ghost in Your Genes:</w:t>
            </w:r>
            <w:r w:rsidRPr="00D6373A">
              <w:rPr>
                <w:color w:val="0D0D0D"/>
                <w:sz w:val="16"/>
                <w:szCs w:val="16"/>
              </w:rPr>
              <w:t xml:space="preserve"> </w:t>
            </w:r>
            <w:r>
              <w:rPr>
                <w:b/>
                <w:color w:val="0D0D0D"/>
                <w:sz w:val="16"/>
                <w:szCs w:val="16"/>
              </w:rPr>
              <w:t>Understanding genes, the human genome and what does the 98% junk DNA really do?  (IF 6)</w:t>
            </w:r>
          </w:p>
          <w:p w:rsidR="00BD07CC" w:rsidRPr="001B37AB" w:rsidRDefault="00BD07CC" w:rsidP="00D6373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456B3">
              <w:rPr>
                <w:color w:val="0D0D0D"/>
                <w:sz w:val="14"/>
                <w:szCs w:val="14"/>
                <w:u w:val="single"/>
              </w:rPr>
              <w:t>ASIM Lab:</w:t>
            </w:r>
            <w:r w:rsidRPr="001B37AB">
              <w:rPr>
                <w:b/>
                <w:color w:val="0D0D0D"/>
                <w:sz w:val="14"/>
                <w:szCs w:val="14"/>
              </w:rPr>
              <w:t xml:space="preserve">  Pedigrees  I am my Own GrandPa </w:t>
            </w:r>
            <w:r w:rsidRPr="001B37AB">
              <w:rPr>
                <w:rFonts w:ascii="Arial" w:hAnsi="Arial" w:cs="Arial"/>
                <w:sz w:val="16"/>
                <w:szCs w:val="16"/>
                <w:shd w:val="clear" w:color="auto" w:fill="CCC0D9"/>
              </w:rPr>
              <w:t>(A-</w:t>
            </w:r>
            <w:r>
              <w:rPr>
                <w:rFonts w:ascii="Arial" w:hAnsi="Arial" w:cs="Arial"/>
                <w:sz w:val="16"/>
                <w:szCs w:val="16"/>
                <w:shd w:val="clear" w:color="auto" w:fill="CCC0D9"/>
              </w:rPr>
              <w:t>5</w:t>
            </w:r>
            <w:r w:rsidRPr="001B37AB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1B37AB">
              <w:rPr>
                <w:rFonts w:ascii="Arial" w:hAnsi="Arial" w:cs="Arial"/>
                <w:sz w:val="16"/>
                <w:szCs w:val="16"/>
                <w:shd w:val="clear" w:color="auto" w:fill="95B3D7"/>
              </w:rPr>
              <w:t>IM-2</w:t>
            </w:r>
            <w:r w:rsidRPr="001B37AB">
              <w:rPr>
                <w:rFonts w:ascii="Arial" w:hAnsi="Arial" w:cs="Arial"/>
                <w:sz w:val="16"/>
                <w:szCs w:val="16"/>
                <w:shd w:val="clear" w:color="auto" w:fill="CCC0D9"/>
              </w:rPr>
              <w:t>, IF-2,3a,5</w:t>
            </w:r>
            <w:r w:rsidRPr="001B37A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880" w:type="dxa"/>
            <w:gridSpan w:val="3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</w:tcPr>
          <w:p w:rsidR="00BD07CC" w:rsidRDefault="00BD07CC" w:rsidP="005F2F2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B37AB">
              <w:rPr>
                <w:rFonts w:ascii="Arial" w:hAnsi="Arial" w:cs="Arial"/>
                <w:b/>
                <w:sz w:val="16"/>
                <w:szCs w:val="16"/>
              </w:rPr>
              <w:t xml:space="preserve">*CW/HW: Sample AHSGE Genetic Problems </w:t>
            </w:r>
          </w:p>
          <w:p w:rsidR="00BD07CC" w:rsidRDefault="00BD07CC" w:rsidP="005F2F2E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SJE: Understanding the 4 Modes of Inheritance</w:t>
            </w:r>
          </w:p>
          <w:p w:rsidR="00BD07CC" w:rsidRDefault="00BD07CC" w:rsidP="00D6373A">
            <w:pPr>
              <w:rPr>
                <w:b/>
                <w:color w:val="0D0D0D"/>
                <w:sz w:val="14"/>
                <w:szCs w:val="14"/>
                <w:shd w:val="clear" w:color="auto" w:fill="EAF1DD"/>
              </w:rPr>
            </w:pPr>
            <w:r w:rsidRPr="001B37AB">
              <w:rPr>
                <w:rFonts w:ascii="Arial" w:hAnsi="Arial" w:cs="Arial"/>
                <w:b/>
                <w:sz w:val="16"/>
                <w:szCs w:val="16"/>
              </w:rPr>
              <w:t xml:space="preserve">*Interactive Lecture: </w:t>
            </w:r>
            <w:r>
              <w:rPr>
                <w:rFonts w:ascii="Arial" w:hAnsi="Arial" w:cs="Arial"/>
                <w:b/>
                <w:sz w:val="16"/>
                <w:szCs w:val="16"/>
              </w:rPr>
              <w:t>Chapter 8-</w:t>
            </w:r>
            <w:r w:rsidRPr="001B37AB">
              <w:rPr>
                <w:rFonts w:ascii="Arial" w:hAnsi="Arial" w:cs="Arial"/>
                <w:sz w:val="16"/>
                <w:szCs w:val="16"/>
              </w:rPr>
              <w:t xml:space="preserve">Understanding Mendelian Genetics, Pedigrees, and the 4 modes of Inheritance (Complete dominance, Codominance, Incomplete dominance and sex-linked) </w:t>
            </w:r>
            <w:r w:rsidRPr="001B37AB">
              <w:rPr>
                <w:b/>
                <w:color w:val="0D0D0D"/>
                <w:sz w:val="14"/>
                <w:szCs w:val="14"/>
                <w:highlight w:val="lightGray"/>
                <w:shd w:val="clear" w:color="auto" w:fill="EAF1DD"/>
              </w:rPr>
              <w:t>(A-5,</w:t>
            </w:r>
            <w:r w:rsidRPr="001B37AB">
              <w:rPr>
                <w:b/>
                <w:color w:val="0D0D0D"/>
                <w:sz w:val="14"/>
                <w:szCs w:val="14"/>
                <w:highlight w:val="yellow"/>
              </w:rPr>
              <w:t xml:space="preserve"> C-1</w:t>
            </w:r>
            <w:r w:rsidRPr="001B37AB">
              <w:rPr>
                <w:b/>
                <w:color w:val="0D0D0D"/>
                <w:sz w:val="14"/>
                <w:szCs w:val="14"/>
                <w:shd w:val="clear" w:color="auto" w:fill="C6D9F1"/>
              </w:rPr>
              <w:t>, IM-1a</w:t>
            </w:r>
            <w:r w:rsidRPr="001B37AB">
              <w:rPr>
                <w:b/>
                <w:color w:val="0D0D0D"/>
                <w:sz w:val="14"/>
                <w:szCs w:val="14"/>
                <w:shd w:val="clear" w:color="auto" w:fill="E5B8B7"/>
              </w:rPr>
              <w:t>, T-1,2,3,7;</w:t>
            </w:r>
            <w:r w:rsidRPr="001B37AB">
              <w:rPr>
                <w:b/>
                <w:color w:val="0D0D0D"/>
                <w:sz w:val="14"/>
                <w:szCs w:val="14"/>
                <w:shd w:val="clear" w:color="auto" w:fill="EAF1DD"/>
              </w:rPr>
              <w:t xml:space="preserve"> </w:t>
            </w:r>
            <w:r w:rsidRPr="001B37AB">
              <w:rPr>
                <w:b/>
                <w:color w:val="0D0D0D"/>
                <w:sz w:val="14"/>
                <w:szCs w:val="14"/>
                <w:highlight w:val="lightGray"/>
                <w:shd w:val="clear" w:color="auto" w:fill="EAF1DD"/>
              </w:rPr>
              <w:t>IF-1,2,3ab,4,6)</w:t>
            </w:r>
          </w:p>
          <w:p w:rsidR="00BD07CC" w:rsidRPr="001B37AB" w:rsidRDefault="00BD07CC" w:rsidP="00D6373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b/>
                <w:color w:val="0D0D0D"/>
                <w:sz w:val="14"/>
                <w:szCs w:val="14"/>
                <w:shd w:val="clear" w:color="auto" w:fill="EAF1DD"/>
              </w:rPr>
              <w:t>(Lab rescheduled to Monday)</w:t>
            </w:r>
          </w:p>
          <w:p w:rsidR="00BD07CC" w:rsidRPr="001B37AB" w:rsidRDefault="00BD07CC" w:rsidP="005C4BF5">
            <w:pPr>
              <w:rPr>
                <w:rFonts w:ascii="Berlin Sans FB" w:hAnsi="Berlin Sans FB"/>
                <w:b/>
                <w:sz w:val="16"/>
                <w:szCs w:val="16"/>
              </w:rPr>
            </w:pPr>
          </w:p>
        </w:tc>
        <w:tc>
          <w:tcPr>
            <w:tcW w:w="2592" w:type="dxa"/>
            <w:gridSpan w:val="5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</w:tcPr>
          <w:p w:rsidR="00BD07CC" w:rsidRPr="001B37AB" w:rsidRDefault="00BD07CC" w:rsidP="009537F8">
            <w:pPr>
              <w:spacing w:after="0"/>
              <w:rPr>
                <w:b/>
                <w:sz w:val="16"/>
                <w:szCs w:val="16"/>
              </w:rPr>
            </w:pPr>
            <w:r w:rsidRPr="001B37AB">
              <w:rPr>
                <w:b/>
                <w:sz w:val="16"/>
                <w:szCs w:val="16"/>
              </w:rPr>
              <w:t xml:space="preserve">Interactive Lecture: </w:t>
            </w:r>
            <w:r>
              <w:rPr>
                <w:b/>
                <w:sz w:val="16"/>
                <w:szCs w:val="16"/>
              </w:rPr>
              <w:t>Finish Ch 8</w:t>
            </w:r>
            <w:r w:rsidRPr="001B37AB">
              <w:rPr>
                <w:sz w:val="16"/>
                <w:szCs w:val="16"/>
              </w:rPr>
              <w:t xml:space="preserve">. </w:t>
            </w:r>
            <w:r w:rsidRPr="001B37AB">
              <w:rPr>
                <w:b/>
                <w:color w:val="0D0D0D"/>
                <w:sz w:val="14"/>
                <w:szCs w:val="14"/>
                <w:highlight w:val="lightGray"/>
                <w:shd w:val="clear" w:color="auto" w:fill="EAF1DD"/>
              </w:rPr>
              <w:t>(A-5,</w:t>
            </w:r>
            <w:r w:rsidRPr="001B37AB">
              <w:rPr>
                <w:b/>
                <w:color w:val="0D0D0D"/>
                <w:sz w:val="14"/>
                <w:szCs w:val="14"/>
                <w:highlight w:val="yellow"/>
              </w:rPr>
              <w:t xml:space="preserve"> C-1</w:t>
            </w:r>
            <w:r w:rsidRPr="001B37AB">
              <w:rPr>
                <w:b/>
                <w:color w:val="0D0D0D"/>
                <w:sz w:val="14"/>
                <w:szCs w:val="14"/>
                <w:shd w:val="clear" w:color="auto" w:fill="C6D9F1"/>
              </w:rPr>
              <w:t>, IM-1a</w:t>
            </w:r>
            <w:r w:rsidRPr="001B37AB">
              <w:rPr>
                <w:b/>
                <w:color w:val="0D0D0D"/>
                <w:sz w:val="14"/>
                <w:szCs w:val="14"/>
                <w:shd w:val="clear" w:color="auto" w:fill="E5B8B7"/>
              </w:rPr>
              <w:t>, T-1,2,3,7;</w:t>
            </w:r>
            <w:r w:rsidRPr="001B37AB">
              <w:rPr>
                <w:b/>
                <w:color w:val="0D0D0D"/>
                <w:sz w:val="14"/>
                <w:szCs w:val="14"/>
                <w:shd w:val="clear" w:color="auto" w:fill="EAF1DD"/>
              </w:rPr>
              <w:t xml:space="preserve"> </w:t>
            </w:r>
            <w:r w:rsidRPr="001B37AB">
              <w:rPr>
                <w:b/>
                <w:color w:val="0D0D0D"/>
                <w:sz w:val="14"/>
                <w:szCs w:val="14"/>
                <w:highlight w:val="lightGray"/>
                <w:shd w:val="clear" w:color="auto" w:fill="EAF1DD"/>
              </w:rPr>
              <w:t>IF-1,2,3ab,4,6)</w:t>
            </w:r>
          </w:p>
          <w:p w:rsidR="00BD07CC" w:rsidRDefault="00BD07CC" w:rsidP="009537F8">
            <w:pPr>
              <w:spacing w:after="0"/>
              <w:rPr>
                <w:b/>
                <w:sz w:val="16"/>
                <w:szCs w:val="16"/>
              </w:rPr>
            </w:pPr>
          </w:p>
          <w:p w:rsidR="00BD07CC" w:rsidRDefault="00BD07CC" w:rsidP="009537F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B37AB">
              <w:rPr>
                <w:b/>
                <w:sz w:val="16"/>
                <w:szCs w:val="16"/>
              </w:rPr>
              <w:t>Lab: Incomplete Dominance Fingerprinting Lab</w:t>
            </w:r>
            <w:r w:rsidRPr="001B37AB">
              <w:rPr>
                <w:rFonts w:ascii="Arial" w:hAnsi="Arial" w:cs="Arial"/>
                <w:sz w:val="16"/>
                <w:szCs w:val="16"/>
                <w:shd w:val="clear" w:color="auto" w:fill="CCC0D9"/>
              </w:rPr>
              <w:t xml:space="preserve"> A-4</w:t>
            </w:r>
            <w:r w:rsidRPr="001B37AB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1B37AB">
              <w:rPr>
                <w:rFonts w:ascii="Arial" w:hAnsi="Arial" w:cs="Arial"/>
                <w:sz w:val="16"/>
                <w:szCs w:val="16"/>
                <w:shd w:val="clear" w:color="auto" w:fill="95B3D7"/>
              </w:rPr>
              <w:t>IM-2</w:t>
            </w:r>
            <w:r w:rsidRPr="001B37AB">
              <w:rPr>
                <w:rFonts w:ascii="Arial" w:hAnsi="Arial" w:cs="Arial"/>
                <w:sz w:val="16"/>
                <w:szCs w:val="16"/>
                <w:shd w:val="clear" w:color="auto" w:fill="CCC0D9"/>
              </w:rPr>
              <w:t>, IF-2,3a,5</w:t>
            </w:r>
            <w:r w:rsidRPr="001B37AB"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BD07CC" w:rsidRDefault="00BD07CC" w:rsidP="009537F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:rsidR="00BD07CC" w:rsidRPr="005C4BF5" w:rsidRDefault="00BD07CC" w:rsidP="005C4BF5">
            <w:pPr>
              <w:spacing w:after="0"/>
              <w:rPr>
                <w:b/>
                <w:sz w:val="16"/>
                <w:szCs w:val="16"/>
                <w:shd w:val="clear" w:color="auto" w:fill="8DB3E2"/>
              </w:rPr>
            </w:pPr>
            <w:r w:rsidRPr="005C4BF5">
              <w:rPr>
                <w:b/>
                <w:color w:val="0D0D0D"/>
                <w:sz w:val="16"/>
                <w:szCs w:val="16"/>
                <w:shd w:val="clear" w:color="auto" w:fill="EAF1DD"/>
              </w:rPr>
              <w:t>**Practice Solving probability problems, Handout: Under</w:t>
            </w:r>
            <w:r>
              <w:rPr>
                <w:b/>
                <w:color w:val="0D0D0D"/>
                <w:sz w:val="16"/>
                <w:szCs w:val="16"/>
                <w:shd w:val="clear" w:color="auto" w:fill="EAF1DD"/>
              </w:rPr>
              <w:t xml:space="preserve">standing Alleles, Phenotypes, genotypes, and solving monohybrid crosses and hot to express results in ratios, percents and fractions.  </w:t>
            </w:r>
            <w:r w:rsidRPr="001B37AB">
              <w:rPr>
                <w:rFonts w:ascii="Arial" w:hAnsi="Arial" w:cs="Arial"/>
                <w:sz w:val="16"/>
                <w:szCs w:val="16"/>
              </w:rPr>
              <w:t>,</w:t>
            </w:r>
            <w:r w:rsidRPr="001B37AB">
              <w:rPr>
                <w:b/>
                <w:color w:val="0D0D0D"/>
                <w:sz w:val="14"/>
                <w:szCs w:val="14"/>
                <w:highlight w:val="yellow"/>
              </w:rPr>
              <w:t xml:space="preserve"> C-</w:t>
            </w:r>
            <w:r>
              <w:rPr>
                <w:b/>
                <w:color w:val="0D0D0D"/>
                <w:sz w:val="14"/>
                <w:szCs w:val="14"/>
              </w:rPr>
              <w:t>2</w:t>
            </w:r>
            <w:r w:rsidRPr="001B37AB">
              <w:rPr>
                <w:b/>
                <w:color w:val="0D0D0D"/>
                <w:sz w:val="14"/>
                <w:szCs w:val="14"/>
                <w:shd w:val="clear" w:color="auto" w:fill="C6D9F1"/>
              </w:rPr>
              <w:t>,</w:t>
            </w:r>
            <w:r w:rsidRPr="009537F8">
              <w:rPr>
                <w:b/>
                <w:color w:val="0D0D0D"/>
                <w:sz w:val="14"/>
                <w:szCs w:val="14"/>
                <w:highlight w:val="lightGray"/>
              </w:rPr>
              <w:t xml:space="preserve"> (A-5,</w:t>
            </w:r>
            <w:r w:rsidRPr="00C87543">
              <w:rPr>
                <w:b/>
                <w:color w:val="0D0D0D"/>
                <w:sz w:val="14"/>
                <w:szCs w:val="14"/>
                <w:shd w:val="clear" w:color="auto" w:fill="C6D9F1"/>
              </w:rPr>
              <w:t xml:space="preserve"> IM-1a</w:t>
            </w:r>
            <w:r w:rsidRPr="00604E02">
              <w:rPr>
                <w:b/>
                <w:color w:val="0D0D0D"/>
                <w:sz w:val="14"/>
                <w:szCs w:val="14"/>
                <w:shd w:val="clear" w:color="auto" w:fill="E5DFEC"/>
              </w:rPr>
              <w:t xml:space="preserve"> IF-4</w:t>
            </w:r>
          </w:p>
          <w:p w:rsidR="00BD07CC" w:rsidRPr="001B37AB" w:rsidRDefault="00BD07CC" w:rsidP="009537F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:rsidR="00BD07CC" w:rsidRPr="001B37AB" w:rsidRDefault="00BD07CC" w:rsidP="009537F8">
            <w:pPr>
              <w:spacing w:after="0"/>
              <w:rPr>
                <w:sz w:val="16"/>
                <w:szCs w:val="16"/>
              </w:rPr>
            </w:pPr>
            <w:r w:rsidRPr="001B37AB">
              <w:rPr>
                <w:b/>
                <w:sz w:val="16"/>
                <w:szCs w:val="16"/>
              </w:rPr>
              <w:t xml:space="preserve">Genetics </w:t>
            </w:r>
            <w:r>
              <w:rPr>
                <w:b/>
                <w:sz w:val="16"/>
                <w:szCs w:val="16"/>
              </w:rPr>
              <w:t xml:space="preserve">Voc </w:t>
            </w:r>
            <w:r w:rsidRPr="001B37AB">
              <w:rPr>
                <w:b/>
                <w:sz w:val="16"/>
                <w:szCs w:val="16"/>
              </w:rPr>
              <w:t>Test will be</w:t>
            </w:r>
            <w:r>
              <w:rPr>
                <w:b/>
                <w:sz w:val="16"/>
                <w:szCs w:val="16"/>
              </w:rPr>
              <w:t xml:space="preserve"> Tuesday and Chapter Test is Wednesday</w:t>
            </w:r>
          </w:p>
        </w:tc>
      </w:tr>
      <w:tr w:rsidR="00BD07CC" w:rsidRPr="007E0E30" w:rsidTr="006173B1">
        <w:trPr>
          <w:gridBefore w:val="1"/>
          <w:wBefore w:w="90" w:type="dxa"/>
          <w:trHeight w:val="249"/>
        </w:trPr>
        <w:tc>
          <w:tcPr>
            <w:tcW w:w="1530" w:type="dxa"/>
            <w:vMerge w:val="restart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  <w:shd w:val="clear" w:color="auto" w:fill="0F243E"/>
          </w:tcPr>
          <w:p w:rsidR="00BD07CC" w:rsidRPr="000B63FA" w:rsidRDefault="00BD07CC" w:rsidP="00B26045">
            <w:pPr>
              <w:pStyle w:val="NoSpacing"/>
              <w:shd w:val="clear" w:color="auto" w:fill="0F243E"/>
              <w:rPr>
                <w:b/>
                <w:color w:val="FFFFFF"/>
                <w:u w:val="single"/>
              </w:rPr>
            </w:pPr>
            <w:r w:rsidRPr="000B63FA">
              <w:rPr>
                <w:b/>
                <w:color w:val="FFFFFF"/>
                <w:u w:val="single"/>
              </w:rPr>
              <w:t>Week</w:t>
            </w:r>
          </w:p>
          <w:p w:rsidR="00BD07CC" w:rsidRPr="000B63FA" w:rsidRDefault="00BD07CC" w:rsidP="00B26045">
            <w:pPr>
              <w:pStyle w:val="NoSpacing"/>
              <w:rPr>
                <w:b/>
                <w:color w:val="E5B8B7"/>
                <w:sz w:val="18"/>
                <w:szCs w:val="18"/>
              </w:rPr>
            </w:pPr>
            <w:r>
              <w:rPr>
                <w:b/>
                <w:color w:val="E5B8B7"/>
                <w:sz w:val="18"/>
                <w:szCs w:val="18"/>
              </w:rPr>
              <w:t>Nov 7-11</w:t>
            </w:r>
          </w:p>
          <w:p w:rsidR="00BD07CC" w:rsidRPr="007E0E30" w:rsidRDefault="00BD07CC" w:rsidP="00B26045">
            <w:pPr>
              <w:pStyle w:val="NoSpacing"/>
              <w:rPr>
                <w:b/>
                <w:color w:val="FFFFFF"/>
                <w:sz w:val="18"/>
                <w:szCs w:val="18"/>
                <w:u w:val="single"/>
              </w:rPr>
            </w:pPr>
          </w:p>
          <w:p w:rsidR="00BD07CC" w:rsidRPr="007E0E30" w:rsidRDefault="00BD07CC" w:rsidP="00B26045">
            <w:pPr>
              <w:pStyle w:val="NoSpacing"/>
              <w:rPr>
                <w:b/>
                <w:color w:val="FFFFFF"/>
                <w:sz w:val="18"/>
                <w:szCs w:val="18"/>
                <w:u w:val="single"/>
              </w:rPr>
            </w:pPr>
            <w:r w:rsidRPr="007E0E30">
              <w:rPr>
                <w:b/>
                <w:color w:val="FFFFFF"/>
                <w:sz w:val="18"/>
                <w:szCs w:val="18"/>
                <w:u w:val="single"/>
              </w:rPr>
              <w:t xml:space="preserve"> </w:t>
            </w:r>
          </w:p>
          <w:p w:rsidR="00BD07CC" w:rsidRDefault="00BD07CC" w:rsidP="00B26045">
            <w:pPr>
              <w:pStyle w:val="NoSpacing"/>
              <w:rPr>
                <w:b/>
                <w:color w:val="FFFFFF"/>
                <w:sz w:val="18"/>
                <w:szCs w:val="18"/>
                <w:u w:val="single"/>
              </w:rPr>
            </w:pPr>
            <w:r w:rsidRPr="007E0E30">
              <w:rPr>
                <w:b/>
                <w:color w:val="FFFFFF"/>
                <w:sz w:val="18"/>
                <w:szCs w:val="18"/>
                <w:u w:val="single"/>
              </w:rPr>
              <w:t xml:space="preserve">COS: </w:t>
            </w:r>
          </w:p>
          <w:p w:rsidR="00BD07CC" w:rsidRPr="00B574B1" w:rsidRDefault="00BD07CC" w:rsidP="00B26045">
            <w:pPr>
              <w:pStyle w:val="NoSpacing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6 &amp; 13,14</w:t>
            </w:r>
          </w:p>
          <w:p w:rsidR="00BD07CC" w:rsidRPr="007E0E30" w:rsidRDefault="00BD07CC" w:rsidP="00B26045">
            <w:pPr>
              <w:pStyle w:val="NoSpacing"/>
              <w:rPr>
                <w:b/>
                <w:color w:val="FFFFFF"/>
                <w:sz w:val="18"/>
                <w:szCs w:val="18"/>
                <w:u w:val="single"/>
              </w:rPr>
            </w:pPr>
          </w:p>
          <w:p w:rsidR="00BD07CC" w:rsidRPr="007E0E30" w:rsidRDefault="00BD07CC" w:rsidP="00B26045">
            <w:pPr>
              <w:pStyle w:val="NoSpacing"/>
              <w:rPr>
                <w:b/>
                <w:color w:val="FFFFFF"/>
                <w:sz w:val="18"/>
                <w:szCs w:val="18"/>
                <w:u w:val="single"/>
              </w:rPr>
            </w:pPr>
          </w:p>
          <w:p w:rsidR="00BD07CC" w:rsidRPr="007E0E30" w:rsidRDefault="00BD07CC" w:rsidP="00B26045">
            <w:pPr>
              <w:pStyle w:val="NoSpacing"/>
              <w:rPr>
                <w:b/>
                <w:color w:val="FFFFFF"/>
                <w:sz w:val="18"/>
                <w:szCs w:val="18"/>
                <w:u w:val="single"/>
              </w:rPr>
            </w:pPr>
            <w:r w:rsidRPr="007E0E30">
              <w:rPr>
                <w:b/>
                <w:color w:val="FFFFFF"/>
                <w:sz w:val="18"/>
                <w:szCs w:val="18"/>
                <w:u w:val="single"/>
              </w:rPr>
              <w:t>Textbook:</w:t>
            </w:r>
          </w:p>
          <w:p w:rsidR="00BD07CC" w:rsidRPr="007E0E30" w:rsidRDefault="00BD07CC" w:rsidP="00B26045">
            <w:pPr>
              <w:pStyle w:val="NoSpacing"/>
              <w:rPr>
                <w:b/>
                <w:color w:val="FFFFFF"/>
                <w:sz w:val="18"/>
                <w:szCs w:val="18"/>
              </w:rPr>
            </w:pPr>
            <w:r w:rsidRPr="007E0E30">
              <w:rPr>
                <w:b/>
                <w:color w:val="FFFFFF"/>
                <w:sz w:val="18"/>
                <w:szCs w:val="18"/>
              </w:rPr>
              <w:t>Chapter(s)</w:t>
            </w:r>
          </w:p>
          <w:p w:rsidR="00BD07CC" w:rsidRDefault="00BD07CC" w:rsidP="00B26045">
            <w:pPr>
              <w:pStyle w:val="NoSpacing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Chapter 8</w:t>
            </w:r>
          </w:p>
          <w:p w:rsidR="00BD07CC" w:rsidRPr="007E0E30" w:rsidRDefault="00BD07CC" w:rsidP="00B26045">
            <w:pPr>
              <w:pStyle w:val="NoSpacing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Chapter 16</w:t>
            </w:r>
          </w:p>
        </w:tc>
        <w:tc>
          <w:tcPr>
            <w:tcW w:w="2772" w:type="dxa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  <w:shd w:val="clear" w:color="auto" w:fill="000000"/>
          </w:tcPr>
          <w:p w:rsidR="00BD07CC" w:rsidRPr="00D6373A" w:rsidRDefault="00BD07CC" w:rsidP="00D6373A">
            <w:pPr>
              <w:pStyle w:val="NoSpacing"/>
              <w:shd w:val="clear" w:color="auto" w:fill="0F243E"/>
              <w:rPr>
                <w:b/>
                <w:color w:val="FFFFFF"/>
                <w:u w:val="single"/>
              </w:rPr>
            </w:pPr>
            <w:r w:rsidRPr="00D6373A">
              <w:rPr>
                <w:b/>
                <w:color w:val="FFFFFF"/>
                <w:u w:val="single"/>
              </w:rPr>
              <w:t>Monday-</w:t>
            </w:r>
            <w:r>
              <w:rPr>
                <w:b/>
                <w:color w:val="FFFFFF"/>
                <w:u w:val="single"/>
              </w:rPr>
              <w:t>Nov 7</w:t>
            </w:r>
          </w:p>
        </w:tc>
        <w:tc>
          <w:tcPr>
            <w:tcW w:w="2988" w:type="dxa"/>
            <w:gridSpan w:val="3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  <w:shd w:val="clear" w:color="auto" w:fill="000000"/>
          </w:tcPr>
          <w:p w:rsidR="00BD07CC" w:rsidRPr="007E0E30" w:rsidRDefault="00BD07CC" w:rsidP="00B26045">
            <w:pPr>
              <w:pStyle w:val="NoSpacing"/>
              <w:jc w:val="center"/>
              <w:rPr>
                <w:b/>
                <w:color w:val="FFFFFF"/>
              </w:rPr>
            </w:pPr>
            <w:r w:rsidRPr="007E0E30">
              <w:rPr>
                <w:b/>
                <w:color w:val="FFFFFF"/>
              </w:rPr>
              <w:t>Tuesday-</w:t>
            </w:r>
            <w:r>
              <w:rPr>
                <w:b/>
                <w:color w:val="FFFFFF"/>
              </w:rPr>
              <w:t>Nov 8</w:t>
            </w:r>
          </w:p>
        </w:tc>
        <w:tc>
          <w:tcPr>
            <w:tcW w:w="2340" w:type="dxa"/>
            <w:gridSpan w:val="3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  <w:shd w:val="clear" w:color="auto" w:fill="000000"/>
          </w:tcPr>
          <w:p w:rsidR="00BD07CC" w:rsidRPr="007E0E30" w:rsidRDefault="00BD07CC" w:rsidP="00B26045">
            <w:pPr>
              <w:pStyle w:val="NoSpacing"/>
              <w:jc w:val="center"/>
              <w:rPr>
                <w:b/>
                <w:color w:val="FFFFFF"/>
              </w:rPr>
            </w:pPr>
            <w:r w:rsidRPr="007E0E30">
              <w:rPr>
                <w:b/>
                <w:color w:val="FFFFFF"/>
              </w:rPr>
              <w:t>Wednesday-</w:t>
            </w:r>
            <w:r>
              <w:rPr>
                <w:b/>
                <w:color w:val="FFFFFF"/>
              </w:rPr>
              <w:t>Nov 9</w:t>
            </w:r>
          </w:p>
        </w:tc>
        <w:tc>
          <w:tcPr>
            <w:tcW w:w="2880" w:type="dxa"/>
            <w:gridSpan w:val="3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  <w:shd w:val="clear" w:color="auto" w:fill="000000"/>
          </w:tcPr>
          <w:p w:rsidR="00BD07CC" w:rsidRPr="007E0E30" w:rsidRDefault="00BD07CC" w:rsidP="00B26045">
            <w:pPr>
              <w:pStyle w:val="NoSpacing"/>
              <w:jc w:val="center"/>
              <w:rPr>
                <w:b/>
                <w:color w:val="FFFFFF"/>
              </w:rPr>
            </w:pPr>
            <w:r w:rsidRPr="007E0E30">
              <w:rPr>
                <w:b/>
                <w:color w:val="FFFFFF"/>
              </w:rPr>
              <w:t>Thursday-</w:t>
            </w:r>
            <w:r>
              <w:rPr>
                <w:b/>
                <w:color w:val="FFFFFF"/>
              </w:rPr>
              <w:t>Nov 10</w:t>
            </w:r>
          </w:p>
        </w:tc>
        <w:tc>
          <w:tcPr>
            <w:tcW w:w="2592" w:type="dxa"/>
            <w:gridSpan w:val="5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  <w:shd w:val="clear" w:color="auto" w:fill="000000"/>
          </w:tcPr>
          <w:p w:rsidR="00BD07CC" w:rsidRPr="007E0E30" w:rsidRDefault="00BD07CC" w:rsidP="00B26045">
            <w:pPr>
              <w:pStyle w:val="NoSpacing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Friday-Nov 11</w:t>
            </w:r>
          </w:p>
        </w:tc>
      </w:tr>
      <w:tr w:rsidR="00BD07CC" w:rsidRPr="001B37AB" w:rsidTr="006173B1">
        <w:trPr>
          <w:gridBefore w:val="1"/>
          <w:wBefore w:w="90" w:type="dxa"/>
          <w:trHeight w:val="3975"/>
        </w:trPr>
        <w:tc>
          <w:tcPr>
            <w:tcW w:w="1530" w:type="dxa"/>
            <w:vMerge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  <w:shd w:val="clear" w:color="auto" w:fill="0F243E"/>
          </w:tcPr>
          <w:p w:rsidR="00BD07CC" w:rsidRPr="007E0E30" w:rsidRDefault="00BD07CC" w:rsidP="00B26045">
            <w:pPr>
              <w:pStyle w:val="NoSpacing"/>
              <w:numPr>
                <w:ilvl w:val="0"/>
                <w:numId w:val="11"/>
              </w:numPr>
              <w:ind w:left="342" w:hanging="270"/>
              <w:rPr>
                <w:b/>
                <w:color w:val="FFFFFF"/>
                <w:sz w:val="18"/>
                <w:szCs w:val="18"/>
              </w:rPr>
            </w:pPr>
          </w:p>
        </w:tc>
        <w:tc>
          <w:tcPr>
            <w:tcW w:w="2772" w:type="dxa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</w:tcPr>
          <w:p w:rsidR="00BD07CC" w:rsidRDefault="00BD07CC" w:rsidP="005C4BF5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HWCK: Genetic Problems Handout</w:t>
            </w:r>
          </w:p>
          <w:p w:rsidR="00BD07CC" w:rsidRDefault="00BD07CC" w:rsidP="005C4BF5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Review &amp; Work out problems from homework</w:t>
            </w:r>
          </w:p>
          <w:p w:rsidR="00BD07CC" w:rsidRPr="001B37AB" w:rsidRDefault="00BD07CC" w:rsidP="005C4BF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B37AB">
              <w:rPr>
                <w:rFonts w:ascii="Arial" w:hAnsi="Arial" w:cs="Arial"/>
                <w:b/>
                <w:sz w:val="16"/>
                <w:szCs w:val="16"/>
              </w:rPr>
              <w:t>YouTube videos on Edwards syndrome and others.  *</w:t>
            </w:r>
            <w:r w:rsidRPr="001B37AB">
              <w:rPr>
                <w:rFonts w:ascii="Arial" w:hAnsi="Arial" w:cs="Arial"/>
                <w:b/>
                <w:sz w:val="16"/>
                <w:szCs w:val="16"/>
                <w:shd w:val="clear" w:color="auto" w:fill="E5B8B7"/>
              </w:rPr>
              <w:t>T-1, 2, 7</w:t>
            </w:r>
          </w:p>
          <w:p w:rsidR="00BD07CC" w:rsidRDefault="00BD07CC" w:rsidP="005C4BF5">
            <w:pPr>
              <w:rPr>
                <w:b/>
                <w:color w:val="0D0D0D"/>
                <w:sz w:val="14"/>
                <w:szCs w:val="14"/>
              </w:rPr>
            </w:pPr>
            <w:r w:rsidRPr="001B37AB">
              <w:rPr>
                <w:rFonts w:ascii="Arial" w:hAnsi="Arial" w:cs="Arial"/>
                <w:b/>
                <w:sz w:val="16"/>
                <w:szCs w:val="16"/>
              </w:rPr>
              <w:t xml:space="preserve">*Lecture: </w:t>
            </w:r>
            <w:r w:rsidRPr="001B37AB">
              <w:rPr>
                <w:rFonts w:ascii="Arial" w:hAnsi="Arial" w:cs="Arial"/>
                <w:sz w:val="16"/>
                <w:szCs w:val="16"/>
              </w:rPr>
              <w:t xml:space="preserve">Chromosomal Disorders Powerpoint </w:t>
            </w:r>
            <w:r w:rsidRPr="001B37AB">
              <w:rPr>
                <w:b/>
                <w:color w:val="0D0D0D"/>
                <w:sz w:val="14"/>
                <w:szCs w:val="14"/>
                <w:highlight w:val="lightGray"/>
              </w:rPr>
              <w:t xml:space="preserve">(A-5, </w:t>
            </w:r>
            <w:r w:rsidRPr="001B37AB">
              <w:rPr>
                <w:b/>
                <w:color w:val="0D0D0D"/>
                <w:sz w:val="14"/>
                <w:szCs w:val="14"/>
                <w:highlight w:val="yellow"/>
              </w:rPr>
              <w:t>C-1</w:t>
            </w:r>
            <w:r w:rsidRPr="001B37AB">
              <w:rPr>
                <w:b/>
                <w:color w:val="0D0D0D"/>
                <w:sz w:val="14"/>
                <w:szCs w:val="14"/>
                <w:shd w:val="clear" w:color="auto" w:fill="C6D9F1"/>
              </w:rPr>
              <w:t>, IM-1a</w:t>
            </w:r>
            <w:r w:rsidRPr="001B37AB">
              <w:rPr>
                <w:b/>
                <w:color w:val="0D0D0D"/>
                <w:sz w:val="14"/>
                <w:szCs w:val="14"/>
                <w:shd w:val="clear" w:color="auto" w:fill="E5B8B7"/>
              </w:rPr>
              <w:t>, T-1,2,3,7;</w:t>
            </w:r>
            <w:r w:rsidRPr="001B37AB">
              <w:rPr>
                <w:b/>
                <w:color w:val="0D0D0D"/>
                <w:sz w:val="14"/>
                <w:szCs w:val="14"/>
              </w:rPr>
              <w:t xml:space="preserve"> </w:t>
            </w:r>
            <w:r w:rsidRPr="001B37AB">
              <w:rPr>
                <w:b/>
                <w:color w:val="0D0D0D"/>
                <w:sz w:val="14"/>
                <w:szCs w:val="14"/>
                <w:highlight w:val="lightGray"/>
              </w:rPr>
              <w:t>IF-1,2,3ab,4,6)</w:t>
            </w:r>
          </w:p>
          <w:p w:rsidR="00BD07CC" w:rsidRDefault="00BD07CC" w:rsidP="005C4BF5">
            <w:pPr>
              <w:rPr>
                <w:rFonts w:ascii="Arial" w:hAnsi="Arial" w:cs="Arial"/>
                <w:sz w:val="16"/>
                <w:szCs w:val="16"/>
              </w:rPr>
            </w:pPr>
            <w:r w:rsidRPr="001B37AB">
              <w:rPr>
                <w:rFonts w:ascii="Arial" w:hAnsi="Arial" w:cs="Arial"/>
                <w:b/>
                <w:sz w:val="16"/>
                <w:szCs w:val="16"/>
              </w:rPr>
              <w:t>Lab: Alpha Hudson’s Disorder Detectives -</w:t>
            </w:r>
            <w:r w:rsidRPr="001B37A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1B37AB">
              <w:rPr>
                <w:rFonts w:ascii="Arial" w:hAnsi="Arial" w:cs="Arial"/>
                <w:b/>
                <w:sz w:val="16"/>
                <w:szCs w:val="16"/>
              </w:rPr>
              <w:t xml:space="preserve">Karyotyping, Edwards Syndrome, Down Syndrome, and </w:t>
            </w:r>
            <w:r w:rsidRPr="001B37AB">
              <w:rPr>
                <w:rFonts w:ascii="Arial" w:hAnsi="Arial" w:cs="Arial"/>
                <w:sz w:val="16"/>
                <w:szCs w:val="16"/>
                <w:shd w:val="clear" w:color="auto" w:fill="CCC0D9"/>
              </w:rPr>
              <w:t>(A-4</w:t>
            </w:r>
            <w:r w:rsidRPr="001B37AB">
              <w:rPr>
                <w:rFonts w:ascii="Arial" w:hAnsi="Arial" w:cs="Arial"/>
                <w:sz w:val="16"/>
                <w:szCs w:val="16"/>
              </w:rPr>
              <w:t>,</w:t>
            </w:r>
            <w:r w:rsidRPr="001B37AB">
              <w:rPr>
                <w:b/>
                <w:color w:val="0D0D0D"/>
                <w:sz w:val="14"/>
                <w:szCs w:val="14"/>
                <w:highlight w:val="yellow"/>
              </w:rPr>
              <w:t xml:space="preserve"> C-</w:t>
            </w:r>
            <w:r>
              <w:rPr>
                <w:b/>
                <w:color w:val="0D0D0D"/>
                <w:sz w:val="14"/>
                <w:szCs w:val="14"/>
              </w:rPr>
              <w:t>3</w:t>
            </w:r>
            <w:r w:rsidRPr="001B37A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1B37AB">
              <w:rPr>
                <w:rFonts w:ascii="Arial" w:hAnsi="Arial" w:cs="Arial"/>
                <w:sz w:val="16"/>
                <w:szCs w:val="16"/>
                <w:shd w:val="clear" w:color="auto" w:fill="95B3D7"/>
              </w:rPr>
              <w:t>IM-2</w:t>
            </w:r>
            <w:r w:rsidRPr="001B37AB">
              <w:rPr>
                <w:rFonts w:ascii="Arial" w:hAnsi="Arial" w:cs="Arial"/>
                <w:sz w:val="16"/>
                <w:szCs w:val="16"/>
                <w:shd w:val="clear" w:color="auto" w:fill="CCC0D9"/>
              </w:rPr>
              <w:t>, IF-2,3a,5</w:t>
            </w:r>
            <w:r w:rsidRPr="001B37AB"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BD07CC" w:rsidRPr="005C4BF5" w:rsidRDefault="00BD07CC" w:rsidP="005C4BF5">
            <w:pPr>
              <w:pStyle w:val="NoSpacing"/>
              <w:shd w:val="clear" w:color="auto" w:fill="0F243E"/>
              <w:rPr>
                <w:rFonts w:ascii="Arial" w:hAnsi="Arial" w:cs="Arial"/>
                <w:sz w:val="16"/>
                <w:szCs w:val="16"/>
              </w:rPr>
            </w:pPr>
            <w:r w:rsidRPr="001B37AB">
              <w:rPr>
                <w:rFonts w:ascii="Arial" w:hAnsi="Arial" w:cs="Arial"/>
                <w:b/>
                <w:sz w:val="16"/>
                <w:szCs w:val="16"/>
              </w:rPr>
              <w:t xml:space="preserve">* </w:t>
            </w:r>
            <w:r>
              <w:rPr>
                <w:rFonts w:ascii="Arial" w:hAnsi="Arial" w:cs="Arial"/>
                <w:b/>
                <w:sz w:val="16"/>
                <w:szCs w:val="16"/>
              </w:rPr>
              <w:t>Review Game: Genetic Terminology Test</w:t>
            </w:r>
          </w:p>
        </w:tc>
        <w:tc>
          <w:tcPr>
            <w:tcW w:w="2988" w:type="dxa"/>
            <w:gridSpan w:val="3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</w:tcPr>
          <w:p w:rsidR="00BD07CC" w:rsidRDefault="00BD07CC" w:rsidP="00495608">
            <w:pPr>
              <w:pStyle w:val="NoSpacing"/>
              <w:rPr>
                <w:b/>
                <w:color w:val="000000"/>
              </w:rPr>
            </w:pPr>
            <w:r w:rsidRPr="00F602FD">
              <w:rPr>
                <w:b/>
                <w:color w:val="000000"/>
                <w:u w:val="single"/>
              </w:rPr>
              <w:t>Review Game:</w:t>
            </w:r>
            <w:r w:rsidRPr="00495608">
              <w:rPr>
                <w:b/>
                <w:color w:val="000000"/>
              </w:rPr>
              <w:t xml:space="preserve"> Genetic </w:t>
            </w:r>
            <w:r>
              <w:rPr>
                <w:b/>
                <w:color w:val="000000"/>
              </w:rPr>
              <w:t>Terminology Test</w:t>
            </w:r>
          </w:p>
          <w:p w:rsidR="00BD07CC" w:rsidRDefault="00BD07CC" w:rsidP="00495608">
            <w:pPr>
              <w:pStyle w:val="NoSpacing"/>
              <w:rPr>
                <w:b/>
                <w:color w:val="000000"/>
              </w:rPr>
            </w:pPr>
          </w:p>
          <w:p w:rsidR="00BD07CC" w:rsidRDefault="00BD07CC" w:rsidP="00495608">
            <w:pPr>
              <w:pStyle w:val="NoSpacing"/>
              <w:rPr>
                <w:b/>
                <w:color w:val="000000"/>
              </w:rPr>
            </w:pPr>
            <w:r w:rsidRPr="00F602FD">
              <w:rPr>
                <w:b/>
                <w:color w:val="000000"/>
                <w:u w:val="single"/>
              </w:rPr>
              <w:t>Test:</w:t>
            </w:r>
            <w:r>
              <w:rPr>
                <w:b/>
                <w:color w:val="000000"/>
              </w:rPr>
              <w:t xml:space="preserve">  Genetic Terminology (Chapter 8)</w:t>
            </w:r>
            <w:r w:rsidRPr="009537F8">
              <w:rPr>
                <w:b/>
                <w:color w:val="0D0D0D"/>
                <w:sz w:val="14"/>
                <w:szCs w:val="14"/>
                <w:highlight w:val="lightGray"/>
              </w:rPr>
              <w:t xml:space="preserve"> (</w:t>
            </w:r>
            <w:r w:rsidRPr="009537F8">
              <w:rPr>
                <w:b/>
                <w:color w:val="0D0D0D"/>
                <w:sz w:val="14"/>
                <w:szCs w:val="14"/>
                <w:highlight w:val="lightGray"/>
                <w:shd w:val="clear" w:color="auto" w:fill="E5DFEC"/>
              </w:rPr>
              <w:t>A-</w:t>
            </w:r>
            <w:r w:rsidRPr="00D337BA">
              <w:rPr>
                <w:b/>
                <w:color w:val="0D0D0D"/>
                <w:sz w:val="14"/>
                <w:szCs w:val="14"/>
                <w:shd w:val="clear" w:color="auto" w:fill="E5DFEC"/>
              </w:rPr>
              <w:t>1</w:t>
            </w:r>
            <w:r w:rsidRPr="00D337BA">
              <w:rPr>
                <w:b/>
                <w:color w:val="0D0D0D"/>
                <w:sz w:val="14"/>
                <w:szCs w:val="14"/>
                <w:shd w:val="clear" w:color="auto" w:fill="FFFF53"/>
              </w:rPr>
              <w:t>, C-1</w:t>
            </w:r>
            <w:r w:rsidRPr="00D337BA">
              <w:rPr>
                <w:b/>
                <w:color w:val="0D0D0D"/>
                <w:sz w:val="14"/>
                <w:szCs w:val="14"/>
                <w:shd w:val="clear" w:color="auto" w:fill="C6D9F1"/>
              </w:rPr>
              <w:t>, IM-3)</w:t>
            </w:r>
          </w:p>
          <w:p w:rsidR="00BD07CC" w:rsidRDefault="00BD07CC" w:rsidP="00495608">
            <w:pPr>
              <w:pStyle w:val="NoSpacing"/>
              <w:rPr>
                <w:b/>
                <w:color w:val="000000"/>
              </w:rPr>
            </w:pPr>
          </w:p>
          <w:p w:rsidR="00BD07CC" w:rsidRDefault="00BD07CC" w:rsidP="00495608">
            <w:pPr>
              <w:pStyle w:val="NoSpacing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Study Guide and practice problems for Ch 8 Test</w:t>
            </w:r>
          </w:p>
          <w:p w:rsidR="00BD07CC" w:rsidRDefault="00BD07CC" w:rsidP="00495608">
            <w:pPr>
              <w:pStyle w:val="NoSpacing"/>
              <w:rPr>
                <w:b/>
                <w:color w:val="000000"/>
              </w:rPr>
            </w:pPr>
          </w:p>
          <w:p w:rsidR="00BD07CC" w:rsidRDefault="00BD07CC" w:rsidP="00495608">
            <w:pPr>
              <w:pStyle w:val="NoSpacing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Lab: As time permits, Dragon Genetics </w:t>
            </w:r>
            <w:r w:rsidRPr="001B37AB">
              <w:rPr>
                <w:rFonts w:ascii="Arial" w:hAnsi="Arial" w:cs="Arial"/>
                <w:sz w:val="16"/>
                <w:szCs w:val="16"/>
                <w:shd w:val="clear" w:color="auto" w:fill="CCC0D9"/>
              </w:rPr>
              <w:t>(A-</w:t>
            </w:r>
            <w:r>
              <w:rPr>
                <w:rFonts w:ascii="Arial" w:hAnsi="Arial" w:cs="Arial"/>
                <w:sz w:val="16"/>
                <w:szCs w:val="16"/>
                <w:shd w:val="clear" w:color="auto" w:fill="CCC0D9"/>
              </w:rPr>
              <w:t>5</w:t>
            </w:r>
            <w:r w:rsidRPr="001B37AB">
              <w:rPr>
                <w:rFonts w:ascii="Arial" w:hAnsi="Arial" w:cs="Arial"/>
                <w:sz w:val="16"/>
                <w:szCs w:val="16"/>
              </w:rPr>
              <w:t>,</w:t>
            </w:r>
            <w:r w:rsidRPr="001B37AB">
              <w:rPr>
                <w:b/>
                <w:color w:val="0D0D0D"/>
                <w:sz w:val="14"/>
                <w:szCs w:val="14"/>
                <w:highlight w:val="yellow"/>
              </w:rPr>
              <w:t xml:space="preserve"> C-</w:t>
            </w:r>
            <w:r>
              <w:rPr>
                <w:b/>
                <w:color w:val="0D0D0D"/>
                <w:sz w:val="14"/>
                <w:szCs w:val="14"/>
              </w:rPr>
              <w:t>2</w:t>
            </w:r>
            <w:r w:rsidRPr="001B37AB">
              <w:rPr>
                <w:b/>
                <w:color w:val="0D0D0D"/>
                <w:sz w:val="14"/>
                <w:szCs w:val="14"/>
                <w:shd w:val="clear" w:color="auto" w:fill="C6D9F1"/>
              </w:rPr>
              <w:t>,</w:t>
            </w:r>
            <w:r w:rsidRPr="001B37A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1B37AB">
              <w:rPr>
                <w:rFonts w:ascii="Arial" w:hAnsi="Arial" w:cs="Arial"/>
                <w:sz w:val="16"/>
                <w:szCs w:val="16"/>
                <w:shd w:val="clear" w:color="auto" w:fill="95B3D7"/>
              </w:rPr>
              <w:t>IM-2</w:t>
            </w:r>
            <w:r w:rsidRPr="001B37AB">
              <w:rPr>
                <w:rFonts w:ascii="Arial" w:hAnsi="Arial" w:cs="Arial"/>
                <w:sz w:val="16"/>
                <w:szCs w:val="16"/>
                <w:shd w:val="clear" w:color="auto" w:fill="CCC0D9"/>
              </w:rPr>
              <w:t>, IF-2,3a,5</w:t>
            </w:r>
            <w:r w:rsidRPr="001B37AB"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BD07CC" w:rsidRPr="00495608" w:rsidRDefault="00BD07CC" w:rsidP="00495608">
            <w:pPr>
              <w:pStyle w:val="NoSpacing"/>
              <w:rPr>
                <w:b/>
                <w:color w:val="000000"/>
              </w:rPr>
            </w:pPr>
          </w:p>
        </w:tc>
        <w:tc>
          <w:tcPr>
            <w:tcW w:w="2340" w:type="dxa"/>
            <w:gridSpan w:val="3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</w:tcPr>
          <w:p w:rsidR="00BD07CC" w:rsidRDefault="00BD07CC" w:rsidP="00D6373A">
            <w:pPr>
              <w:pStyle w:val="NoSpacing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Test: Chapter 8 –Genetics </w:t>
            </w:r>
            <w:r w:rsidRPr="009537F8">
              <w:rPr>
                <w:b/>
                <w:color w:val="0D0D0D"/>
                <w:sz w:val="14"/>
                <w:szCs w:val="14"/>
                <w:highlight w:val="lightGray"/>
              </w:rPr>
              <w:t>(</w:t>
            </w:r>
            <w:r w:rsidRPr="009537F8">
              <w:rPr>
                <w:b/>
                <w:color w:val="0D0D0D"/>
                <w:sz w:val="14"/>
                <w:szCs w:val="14"/>
                <w:highlight w:val="lightGray"/>
                <w:shd w:val="clear" w:color="auto" w:fill="E5DFEC"/>
              </w:rPr>
              <w:t>A-</w:t>
            </w:r>
            <w:r w:rsidRPr="00D337BA">
              <w:rPr>
                <w:b/>
                <w:color w:val="0D0D0D"/>
                <w:sz w:val="14"/>
                <w:szCs w:val="14"/>
                <w:shd w:val="clear" w:color="auto" w:fill="E5DFEC"/>
              </w:rPr>
              <w:t>1</w:t>
            </w:r>
            <w:r w:rsidRPr="00D337BA">
              <w:rPr>
                <w:b/>
                <w:color w:val="0D0D0D"/>
                <w:sz w:val="14"/>
                <w:szCs w:val="14"/>
                <w:shd w:val="clear" w:color="auto" w:fill="FFFF53"/>
              </w:rPr>
              <w:t>, C-1</w:t>
            </w:r>
            <w:r w:rsidRPr="00D337BA">
              <w:rPr>
                <w:b/>
                <w:color w:val="0D0D0D"/>
                <w:sz w:val="14"/>
                <w:szCs w:val="14"/>
                <w:shd w:val="clear" w:color="auto" w:fill="C6D9F1"/>
              </w:rPr>
              <w:t>, IM-3)</w:t>
            </w:r>
          </w:p>
          <w:p w:rsidR="00BD07CC" w:rsidRDefault="00BD07CC" w:rsidP="00495608">
            <w:pPr>
              <w:spacing w:after="0"/>
              <w:rPr>
                <w:rFonts w:ascii="Berlin Sans FB" w:hAnsi="Berlin Sans FB"/>
                <w:sz w:val="16"/>
                <w:szCs w:val="16"/>
              </w:rPr>
            </w:pPr>
          </w:p>
          <w:p w:rsidR="00BD07CC" w:rsidRDefault="00BD07CC" w:rsidP="00495608">
            <w:pPr>
              <w:spacing w:after="0"/>
              <w:rPr>
                <w:rFonts w:ascii="Berlin Sans FB" w:hAnsi="Berlin Sans FB"/>
                <w:i/>
                <w:sz w:val="20"/>
                <w:szCs w:val="20"/>
              </w:rPr>
            </w:pPr>
            <w:r w:rsidRPr="00495608">
              <w:rPr>
                <w:rFonts w:ascii="Berlin Sans FB" w:hAnsi="Berlin Sans FB"/>
                <w:sz w:val="20"/>
                <w:szCs w:val="20"/>
              </w:rPr>
              <w:t xml:space="preserve">Begin next Unit: </w:t>
            </w:r>
            <w:r w:rsidRPr="00495608">
              <w:rPr>
                <w:rFonts w:ascii="Berlin Sans FB" w:hAnsi="Berlin Sans FB"/>
                <w:i/>
                <w:sz w:val="20"/>
                <w:szCs w:val="20"/>
              </w:rPr>
              <w:t>Introduction to Ecology-Chapter 16</w:t>
            </w:r>
          </w:p>
          <w:p w:rsidR="00BD07CC" w:rsidRDefault="00BD07CC" w:rsidP="00495608">
            <w:pPr>
              <w:spacing w:after="0"/>
              <w:rPr>
                <w:rFonts w:ascii="Berlin Sans FB" w:hAnsi="Berlin Sans FB"/>
                <w:i/>
                <w:sz w:val="20"/>
                <w:szCs w:val="20"/>
              </w:rPr>
            </w:pPr>
          </w:p>
          <w:p w:rsidR="00BD07CC" w:rsidRPr="00495608" w:rsidRDefault="00BD07CC" w:rsidP="00495608">
            <w:pPr>
              <w:spacing w:after="0"/>
              <w:rPr>
                <w:rFonts w:ascii="Berlin Sans FB" w:hAnsi="Berlin Sans FB"/>
                <w:sz w:val="20"/>
                <w:szCs w:val="20"/>
              </w:rPr>
            </w:pPr>
            <w:r w:rsidRPr="00495608">
              <w:rPr>
                <w:rFonts w:ascii="Berlin Sans FB" w:hAnsi="Berlin Sans FB"/>
                <w:sz w:val="20"/>
                <w:szCs w:val="20"/>
              </w:rPr>
              <w:t>As students finish their test, they are to define the Ecology terms in Chapter 16</w:t>
            </w:r>
          </w:p>
          <w:p w:rsidR="00BD07CC" w:rsidRPr="00495608" w:rsidRDefault="00BD07CC" w:rsidP="00495608">
            <w:pPr>
              <w:pStyle w:val="NoSpacing"/>
              <w:rPr>
                <w:rFonts w:ascii="Berlin Sans FB" w:hAnsi="Berlin Sans FB"/>
                <w:sz w:val="20"/>
                <w:szCs w:val="20"/>
              </w:rPr>
            </w:pPr>
            <w:r w:rsidRPr="00495608">
              <w:rPr>
                <w:rFonts w:ascii="Berlin Sans FB" w:hAnsi="Berlin Sans FB"/>
                <w:i/>
                <w:sz w:val="20"/>
                <w:szCs w:val="20"/>
              </w:rPr>
              <w:t xml:space="preserve">  </w:t>
            </w:r>
            <w:r w:rsidRPr="00495608">
              <w:rPr>
                <w:rFonts w:ascii="Berlin Sans FB" w:hAnsi="Berlin Sans FB"/>
                <w:b/>
                <w:sz w:val="20"/>
                <w:szCs w:val="20"/>
                <w:u w:val="single"/>
              </w:rPr>
              <w:t>HWCW</w:t>
            </w:r>
            <w:r w:rsidRPr="00495608">
              <w:rPr>
                <w:rFonts w:ascii="Berlin Sans FB" w:hAnsi="Berlin Sans FB"/>
                <w:sz w:val="20"/>
                <w:szCs w:val="20"/>
                <w:u w:val="single"/>
              </w:rPr>
              <w:t>:</w:t>
            </w:r>
            <w:r w:rsidRPr="00495608">
              <w:rPr>
                <w:rFonts w:ascii="Berlin Sans FB" w:hAnsi="Berlin Sans FB"/>
                <w:sz w:val="20"/>
                <w:szCs w:val="20"/>
              </w:rPr>
              <w:t xml:space="preserve"> Chapter 16: Read Chapter 16- Section 1 &amp; 2;  </w:t>
            </w:r>
            <w:r w:rsidRPr="001B37AB">
              <w:rPr>
                <w:rFonts w:ascii="Arial" w:hAnsi="Arial" w:cs="Arial"/>
                <w:sz w:val="16"/>
                <w:szCs w:val="16"/>
                <w:shd w:val="clear" w:color="auto" w:fill="CCC0D9"/>
              </w:rPr>
              <w:t>(A-4</w:t>
            </w:r>
            <w:r w:rsidRPr="001B37AB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1B37AB">
              <w:rPr>
                <w:rFonts w:ascii="Arial" w:hAnsi="Arial" w:cs="Arial"/>
                <w:sz w:val="16"/>
                <w:szCs w:val="16"/>
                <w:shd w:val="clear" w:color="auto" w:fill="95B3D7"/>
              </w:rPr>
              <w:t>IM-2</w:t>
            </w:r>
            <w:r w:rsidRPr="001B37AB">
              <w:rPr>
                <w:rFonts w:ascii="Arial" w:hAnsi="Arial" w:cs="Arial"/>
                <w:sz w:val="16"/>
                <w:szCs w:val="16"/>
                <w:shd w:val="clear" w:color="auto" w:fill="CCC0D9"/>
              </w:rPr>
              <w:t>, IF-2,3a,5</w:t>
            </w:r>
            <w:r w:rsidRPr="001B37AB"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BD07CC" w:rsidRPr="00495608" w:rsidRDefault="00BD07CC" w:rsidP="00495608">
            <w:pPr>
              <w:pStyle w:val="NoSpacing"/>
              <w:rPr>
                <w:rFonts w:ascii="Berlin Sans FB" w:hAnsi="Berlin Sans FB"/>
                <w:sz w:val="20"/>
                <w:szCs w:val="20"/>
              </w:rPr>
            </w:pPr>
          </w:p>
          <w:p w:rsidR="00BD07CC" w:rsidRDefault="00BD07CC" w:rsidP="00495608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>
              <w:rPr>
                <w:b/>
                <w:color w:val="000000"/>
              </w:rPr>
              <w:t xml:space="preserve">Activity: Ecology Dominoes Game </w:t>
            </w:r>
            <w:r w:rsidRPr="001B37AB">
              <w:rPr>
                <w:rFonts w:ascii="Arial" w:hAnsi="Arial" w:cs="Arial"/>
                <w:sz w:val="16"/>
                <w:szCs w:val="16"/>
                <w:shd w:val="clear" w:color="auto" w:fill="CCC0D9"/>
              </w:rPr>
              <w:t>(A-4</w:t>
            </w:r>
            <w:r w:rsidRPr="001B37AB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1B37AB">
              <w:rPr>
                <w:rFonts w:ascii="Arial" w:hAnsi="Arial" w:cs="Arial"/>
                <w:sz w:val="16"/>
                <w:szCs w:val="16"/>
                <w:shd w:val="clear" w:color="auto" w:fill="95B3D7"/>
              </w:rPr>
              <w:t>IM-2</w:t>
            </w:r>
            <w:r w:rsidRPr="001B37AB">
              <w:rPr>
                <w:rFonts w:ascii="Arial" w:hAnsi="Arial" w:cs="Arial"/>
                <w:sz w:val="16"/>
                <w:szCs w:val="16"/>
                <w:shd w:val="clear" w:color="auto" w:fill="CCC0D9"/>
              </w:rPr>
              <w:t>, IF-2,3a,5</w:t>
            </w:r>
            <w:r w:rsidRPr="001B37AB"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BD07CC" w:rsidRDefault="00BD07CC" w:rsidP="003D2E49">
            <w:pPr>
              <w:pStyle w:val="NoSpacing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Handed out Rubric for Ecology Biogeochemical Cycle – DUE TUE!</w:t>
            </w:r>
          </w:p>
          <w:p w:rsidR="00BD07CC" w:rsidRPr="00495608" w:rsidRDefault="00BD07CC" w:rsidP="00495608">
            <w:pPr>
              <w:pStyle w:val="NoSpacing"/>
              <w:rPr>
                <w:b/>
                <w:color w:val="000000"/>
              </w:rPr>
            </w:pPr>
          </w:p>
        </w:tc>
        <w:tc>
          <w:tcPr>
            <w:tcW w:w="2880" w:type="dxa"/>
            <w:gridSpan w:val="3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</w:tcPr>
          <w:p w:rsidR="00BD07CC" w:rsidRDefault="00BD07CC" w:rsidP="00D6373A">
            <w:pPr>
              <w:pStyle w:val="NoSpacing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HWCK: Ecology Terminology Dominoes Game </w:t>
            </w:r>
          </w:p>
          <w:p w:rsidR="00BD07CC" w:rsidRDefault="00BD07CC" w:rsidP="00D6373A">
            <w:pPr>
              <w:pStyle w:val="NoSpacing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(</w:t>
            </w:r>
            <w:r w:rsidRPr="00495608">
              <w:rPr>
                <w:b/>
                <w:color w:val="FF0000"/>
              </w:rPr>
              <w:t>Study this nightly!)</w:t>
            </w:r>
          </w:p>
          <w:p w:rsidR="00BD07CC" w:rsidRDefault="00BD07CC" w:rsidP="00D6373A">
            <w:pPr>
              <w:pStyle w:val="NoSpacing"/>
              <w:jc w:val="center"/>
              <w:rPr>
                <w:b/>
                <w:color w:val="000000"/>
              </w:rPr>
            </w:pPr>
          </w:p>
          <w:p w:rsidR="00BD07CC" w:rsidRDefault="00BD07CC" w:rsidP="00495608">
            <w:pPr>
              <w:spacing w:after="0"/>
              <w:rPr>
                <w:b/>
                <w:color w:val="0D0D0D"/>
                <w:sz w:val="14"/>
                <w:szCs w:val="14"/>
                <w:shd w:val="clear" w:color="auto" w:fill="EAF1DD"/>
              </w:rPr>
            </w:pPr>
            <w:r w:rsidRPr="001B37AB">
              <w:rPr>
                <w:rFonts w:ascii="Arial" w:hAnsi="Arial" w:cs="Arial"/>
                <w:b/>
                <w:sz w:val="16"/>
                <w:szCs w:val="16"/>
              </w:rPr>
              <w:t xml:space="preserve">Interactive Lecture: 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Chapter 16 Introduction to Ecology.  Food Webs, Food Chains, and Biogeochemical Cycles. </w:t>
            </w:r>
            <w:r w:rsidRPr="001B37AB">
              <w:rPr>
                <w:b/>
                <w:color w:val="0D0D0D"/>
                <w:sz w:val="14"/>
                <w:szCs w:val="14"/>
                <w:highlight w:val="lightGray"/>
                <w:shd w:val="clear" w:color="auto" w:fill="EAF1DD"/>
              </w:rPr>
              <w:t>(A-5,</w:t>
            </w:r>
            <w:r w:rsidRPr="001B37AB">
              <w:rPr>
                <w:b/>
                <w:color w:val="0D0D0D"/>
                <w:sz w:val="14"/>
                <w:szCs w:val="14"/>
                <w:highlight w:val="yellow"/>
              </w:rPr>
              <w:t xml:space="preserve"> C-1</w:t>
            </w:r>
            <w:r w:rsidRPr="001B37AB">
              <w:rPr>
                <w:b/>
                <w:color w:val="0D0D0D"/>
                <w:sz w:val="14"/>
                <w:szCs w:val="14"/>
                <w:shd w:val="clear" w:color="auto" w:fill="C6D9F1"/>
              </w:rPr>
              <w:t>, IM-1a</w:t>
            </w:r>
            <w:r w:rsidRPr="001B37AB">
              <w:rPr>
                <w:b/>
                <w:color w:val="0D0D0D"/>
                <w:sz w:val="14"/>
                <w:szCs w:val="14"/>
                <w:shd w:val="clear" w:color="auto" w:fill="E5B8B7"/>
              </w:rPr>
              <w:t>, T-1,2,3,7;</w:t>
            </w:r>
            <w:r w:rsidRPr="001B37AB">
              <w:rPr>
                <w:b/>
                <w:color w:val="0D0D0D"/>
                <w:sz w:val="14"/>
                <w:szCs w:val="14"/>
                <w:shd w:val="clear" w:color="auto" w:fill="EAF1DD"/>
              </w:rPr>
              <w:t xml:space="preserve"> </w:t>
            </w:r>
            <w:r w:rsidRPr="001B37AB">
              <w:rPr>
                <w:b/>
                <w:color w:val="0D0D0D"/>
                <w:sz w:val="14"/>
                <w:szCs w:val="14"/>
                <w:highlight w:val="lightGray"/>
                <w:shd w:val="clear" w:color="auto" w:fill="EAF1DD"/>
              </w:rPr>
              <w:t>IF-1,2,3ab,4,6)</w:t>
            </w:r>
          </w:p>
          <w:p w:rsidR="00BD07CC" w:rsidRDefault="00BD07CC" w:rsidP="00D6373A">
            <w:pPr>
              <w:pStyle w:val="NoSpacing"/>
              <w:jc w:val="center"/>
              <w:rPr>
                <w:b/>
                <w:color w:val="000000"/>
              </w:rPr>
            </w:pPr>
          </w:p>
          <w:p w:rsidR="00BD07CC" w:rsidRDefault="00BD07CC" w:rsidP="00F602FD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>
              <w:rPr>
                <w:b/>
                <w:color w:val="000000"/>
              </w:rPr>
              <w:t xml:space="preserve">Lab/Activity:  Food Chain &amp; Food web </w:t>
            </w:r>
            <w:r w:rsidRPr="001B37AB">
              <w:rPr>
                <w:rFonts w:ascii="Arial" w:hAnsi="Arial" w:cs="Arial"/>
                <w:sz w:val="16"/>
                <w:szCs w:val="16"/>
                <w:shd w:val="clear" w:color="auto" w:fill="CCC0D9"/>
              </w:rPr>
              <w:t>(A-4</w:t>
            </w:r>
            <w:r w:rsidRPr="001B37AB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1B37AB">
              <w:rPr>
                <w:rFonts w:ascii="Arial" w:hAnsi="Arial" w:cs="Arial"/>
                <w:sz w:val="16"/>
                <w:szCs w:val="16"/>
                <w:shd w:val="clear" w:color="auto" w:fill="95B3D7"/>
              </w:rPr>
              <w:t>IM-2</w:t>
            </w:r>
            <w:r w:rsidRPr="001B37AB">
              <w:rPr>
                <w:rFonts w:ascii="Arial" w:hAnsi="Arial" w:cs="Arial"/>
                <w:sz w:val="16"/>
                <w:szCs w:val="16"/>
                <w:shd w:val="clear" w:color="auto" w:fill="CCC0D9"/>
              </w:rPr>
              <w:t>, IF-2,3a,5</w:t>
            </w:r>
            <w:r w:rsidRPr="001B37AB"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BD07CC" w:rsidRPr="008B52EF" w:rsidRDefault="00BD07CC" w:rsidP="00F602FD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D07CC" w:rsidRPr="008B52EF" w:rsidRDefault="00BD07CC" w:rsidP="00F602FD">
            <w:pPr>
              <w:pStyle w:val="NoSpacing"/>
              <w:rPr>
                <w:b/>
                <w:color w:val="000000"/>
                <w:sz w:val="20"/>
                <w:szCs w:val="20"/>
              </w:rPr>
            </w:pPr>
            <w:r w:rsidRPr="008B52EF">
              <w:rPr>
                <w:rFonts w:ascii="Arial" w:hAnsi="Arial" w:cs="Arial"/>
                <w:b/>
                <w:sz w:val="20"/>
                <w:szCs w:val="20"/>
              </w:rPr>
              <w:t>Food web Poster Fun!</w:t>
            </w:r>
          </w:p>
          <w:p w:rsidR="00BD07CC" w:rsidRDefault="00BD07CC" w:rsidP="00F602FD">
            <w:pPr>
              <w:pStyle w:val="NoSpacing"/>
              <w:rPr>
                <w:b/>
                <w:color w:val="000000"/>
              </w:rPr>
            </w:pPr>
          </w:p>
          <w:p w:rsidR="00BD07CC" w:rsidRDefault="00BD07CC" w:rsidP="00F602FD">
            <w:pPr>
              <w:pStyle w:val="NoSpacing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**Reviewed concepts of Biogeochemical Cycles for Booklet-Due Tue</w:t>
            </w:r>
          </w:p>
          <w:p w:rsidR="00BD07CC" w:rsidRDefault="00BD07CC" w:rsidP="00F602FD">
            <w:pPr>
              <w:pStyle w:val="NoSpacing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**Study for Ecology Voc Test-**Wed and Ch 16 Test-Friday!</w:t>
            </w:r>
          </w:p>
          <w:p w:rsidR="00BD07CC" w:rsidRPr="00495608" w:rsidRDefault="00BD07CC" w:rsidP="00D6373A">
            <w:pPr>
              <w:pStyle w:val="NoSpacing"/>
              <w:jc w:val="center"/>
              <w:rPr>
                <w:b/>
                <w:color w:val="000000"/>
              </w:rPr>
            </w:pPr>
          </w:p>
        </w:tc>
        <w:tc>
          <w:tcPr>
            <w:tcW w:w="2592" w:type="dxa"/>
            <w:gridSpan w:val="5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</w:tcPr>
          <w:p w:rsidR="00BD07CC" w:rsidRDefault="00BD07CC" w:rsidP="00D6373A">
            <w:pPr>
              <w:pStyle w:val="NoSpacing"/>
              <w:jc w:val="center"/>
              <w:rPr>
                <w:rFonts w:ascii="Bradley Hand ITC" w:hAnsi="Bradley Hand ITC"/>
                <w:b/>
                <w:color w:val="993300"/>
                <w:sz w:val="48"/>
                <w:szCs w:val="48"/>
                <w:u w:val="single"/>
              </w:rPr>
            </w:pPr>
            <w:r w:rsidRPr="00FD0FB0">
              <w:rPr>
                <w:rFonts w:ascii="Bradley Hand ITC" w:hAnsi="Bradley Hand ITC"/>
                <w:b/>
                <w:color w:val="993300"/>
                <w:sz w:val="48"/>
                <w:szCs w:val="48"/>
                <w:u w:val="single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in;height:49.5pt">
                  <v:imagedata r:id="rId5" o:title=""/>
                </v:shape>
              </w:pict>
            </w:r>
          </w:p>
          <w:p w:rsidR="00BD07CC" w:rsidRDefault="00BD07CC" w:rsidP="00D6373A">
            <w:pPr>
              <w:pStyle w:val="NoSpacing"/>
              <w:jc w:val="center"/>
              <w:rPr>
                <w:rFonts w:ascii="Curlz MT" w:hAnsi="Curlz MT"/>
                <w:b/>
                <w:color w:val="000080"/>
                <w:sz w:val="44"/>
                <w:szCs w:val="44"/>
              </w:rPr>
            </w:pPr>
            <w:r>
              <w:rPr>
                <w:rFonts w:ascii="Curlz MT" w:hAnsi="Curlz MT"/>
                <w:b/>
                <w:color w:val="000080"/>
                <w:sz w:val="44"/>
                <w:szCs w:val="44"/>
              </w:rPr>
              <w:t>Happy Veteran’s Day!  No School</w:t>
            </w:r>
          </w:p>
          <w:p w:rsidR="00BD07CC" w:rsidRPr="008B52EF" w:rsidRDefault="00BD07CC" w:rsidP="00D6373A">
            <w:pPr>
              <w:pStyle w:val="NoSpacing"/>
              <w:jc w:val="center"/>
              <w:rPr>
                <w:rFonts w:ascii="Curlz MT" w:hAnsi="Curlz MT"/>
                <w:b/>
                <w:color w:val="000080"/>
                <w:sz w:val="24"/>
                <w:szCs w:val="24"/>
              </w:rPr>
            </w:pPr>
            <w:r w:rsidRPr="008B52EF">
              <w:rPr>
                <w:rFonts w:ascii="Curlz MT" w:hAnsi="Curlz MT"/>
                <w:b/>
                <w:color w:val="000080"/>
                <w:sz w:val="24"/>
                <w:szCs w:val="24"/>
              </w:rPr>
              <w:t>Keep those who risked their lives and fought for our freedom in your thoughts today!</w:t>
            </w:r>
            <w:r w:rsidRPr="008B52EF">
              <w:rPr>
                <w:rFonts w:ascii="Bradley Hand ITC" w:hAnsi="Bradley Hand ITC"/>
                <w:b/>
                <w:color w:val="993300"/>
                <w:sz w:val="24"/>
                <w:szCs w:val="24"/>
                <w:u w:val="single"/>
              </w:rPr>
              <w:t xml:space="preserve"> </w:t>
            </w:r>
          </w:p>
        </w:tc>
      </w:tr>
      <w:tr w:rsidR="00BD07CC" w:rsidRPr="001B37AB" w:rsidTr="006173B1">
        <w:trPr>
          <w:gridBefore w:val="1"/>
          <w:wBefore w:w="90" w:type="dxa"/>
          <w:trHeight w:val="375"/>
        </w:trPr>
        <w:tc>
          <w:tcPr>
            <w:tcW w:w="1530" w:type="dxa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  <w:shd w:val="clear" w:color="auto" w:fill="0F243E"/>
          </w:tcPr>
          <w:p w:rsidR="00BD07CC" w:rsidRPr="000B63FA" w:rsidRDefault="00BD07CC" w:rsidP="003D2E49">
            <w:pPr>
              <w:pStyle w:val="NoSpacing"/>
              <w:shd w:val="clear" w:color="auto" w:fill="0F243E"/>
              <w:rPr>
                <w:b/>
                <w:color w:val="FFFFFF"/>
                <w:u w:val="single"/>
              </w:rPr>
            </w:pPr>
          </w:p>
        </w:tc>
        <w:tc>
          <w:tcPr>
            <w:tcW w:w="2772" w:type="dxa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</w:tcPr>
          <w:p w:rsidR="00BD07CC" w:rsidRPr="003D2E49" w:rsidRDefault="00BD07CC" w:rsidP="00CA1593">
            <w:pPr>
              <w:pStyle w:val="NoSpacing"/>
              <w:shd w:val="clear" w:color="auto" w:fill="0F243E"/>
              <w:rPr>
                <w:b/>
                <w:u w:val="single"/>
              </w:rPr>
            </w:pPr>
            <w:r w:rsidRPr="003D2E49">
              <w:rPr>
                <w:b/>
                <w:u w:val="single"/>
              </w:rPr>
              <w:t xml:space="preserve">Monday-Nov </w:t>
            </w:r>
            <w:r>
              <w:rPr>
                <w:b/>
                <w:u w:val="single"/>
              </w:rPr>
              <w:t>14</w:t>
            </w:r>
          </w:p>
        </w:tc>
        <w:tc>
          <w:tcPr>
            <w:tcW w:w="2988" w:type="dxa"/>
            <w:gridSpan w:val="3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</w:tcPr>
          <w:p w:rsidR="00BD07CC" w:rsidRPr="003D2E49" w:rsidRDefault="00BD07CC" w:rsidP="00CA1593">
            <w:pPr>
              <w:pStyle w:val="NoSpacing"/>
              <w:jc w:val="center"/>
              <w:rPr>
                <w:b/>
              </w:rPr>
            </w:pPr>
            <w:r w:rsidRPr="003D2E49">
              <w:rPr>
                <w:b/>
              </w:rPr>
              <w:t xml:space="preserve">Tuesday-Nov </w:t>
            </w:r>
            <w:r>
              <w:rPr>
                <w:b/>
              </w:rPr>
              <w:t>15</w:t>
            </w:r>
          </w:p>
        </w:tc>
        <w:tc>
          <w:tcPr>
            <w:tcW w:w="2340" w:type="dxa"/>
            <w:gridSpan w:val="3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</w:tcPr>
          <w:p w:rsidR="00BD07CC" w:rsidRPr="003D2E49" w:rsidRDefault="00BD07CC" w:rsidP="00CA1593">
            <w:pPr>
              <w:pStyle w:val="NoSpacing"/>
              <w:jc w:val="center"/>
              <w:rPr>
                <w:b/>
              </w:rPr>
            </w:pPr>
            <w:r w:rsidRPr="003D2E49">
              <w:rPr>
                <w:b/>
              </w:rPr>
              <w:t xml:space="preserve">Wednesday-Nov </w:t>
            </w:r>
            <w:r>
              <w:rPr>
                <w:b/>
              </w:rPr>
              <w:t>16</w:t>
            </w:r>
          </w:p>
        </w:tc>
        <w:tc>
          <w:tcPr>
            <w:tcW w:w="2880" w:type="dxa"/>
            <w:gridSpan w:val="3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</w:tcPr>
          <w:p w:rsidR="00BD07CC" w:rsidRPr="003D2E49" w:rsidRDefault="00BD07CC" w:rsidP="00CA1593">
            <w:pPr>
              <w:pStyle w:val="NoSpacing"/>
              <w:jc w:val="center"/>
              <w:rPr>
                <w:b/>
              </w:rPr>
            </w:pPr>
            <w:r w:rsidRPr="003D2E49">
              <w:rPr>
                <w:b/>
              </w:rPr>
              <w:t>Thursday-</w:t>
            </w:r>
            <w:r>
              <w:rPr>
                <w:b/>
              </w:rPr>
              <w:t>Nov 17</w:t>
            </w:r>
          </w:p>
        </w:tc>
        <w:tc>
          <w:tcPr>
            <w:tcW w:w="2592" w:type="dxa"/>
            <w:gridSpan w:val="5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</w:tcPr>
          <w:p w:rsidR="00BD07CC" w:rsidRPr="003D2E49" w:rsidRDefault="00BD07CC" w:rsidP="00CA1593">
            <w:pPr>
              <w:pStyle w:val="NoSpacing"/>
              <w:jc w:val="center"/>
              <w:rPr>
                <w:b/>
              </w:rPr>
            </w:pPr>
            <w:r w:rsidRPr="003D2E49">
              <w:rPr>
                <w:b/>
              </w:rPr>
              <w:t xml:space="preserve">Friday-Nov </w:t>
            </w:r>
            <w:r>
              <w:rPr>
                <w:b/>
              </w:rPr>
              <w:t>18</w:t>
            </w:r>
          </w:p>
        </w:tc>
      </w:tr>
      <w:tr w:rsidR="00BD07CC" w:rsidRPr="001B37AB" w:rsidTr="006173B1">
        <w:trPr>
          <w:gridBefore w:val="1"/>
          <w:gridAfter w:val="2"/>
          <w:wBefore w:w="90" w:type="dxa"/>
          <w:wAfter w:w="72" w:type="dxa"/>
          <w:trHeight w:val="870"/>
        </w:trPr>
        <w:tc>
          <w:tcPr>
            <w:tcW w:w="1530" w:type="dxa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  <w:shd w:val="clear" w:color="auto" w:fill="0F243E"/>
          </w:tcPr>
          <w:p w:rsidR="00BD07CC" w:rsidRPr="000B63FA" w:rsidRDefault="00BD07CC" w:rsidP="003D2E49">
            <w:pPr>
              <w:pStyle w:val="NoSpacing"/>
              <w:shd w:val="clear" w:color="auto" w:fill="0F243E"/>
              <w:rPr>
                <w:b/>
                <w:color w:val="FFFFFF"/>
                <w:u w:val="single"/>
              </w:rPr>
            </w:pPr>
            <w:r w:rsidRPr="000B63FA">
              <w:rPr>
                <w:b/>
                <w:color w:val="FFFFFF"/>
                <w:u w:val="single"/>
              </w:rPr>
              <w:t>Week</w:t>
            </w:r>
          </w:p>
          <w:p w:rsidR="00BD07CC" w:rsidRPr="000B63FA" w:rsidRDefault="00BD07CC" w:rsidP="003D2E49">
            <w:pPr>
              <w:pStyle w:val="NoSpacing"/>
              <w:rPr>
                <w:b/>
                <w:color w:val="E5B8B7"/>
                <w:sz w:val="18"/>
                <w:szCs w:val="18"/>
              </w:rPr>
            </w:pPr>
            <w:r>
              <w:rPr>
                <w:b/>
                <w:color w:val="E5B8B7"/>
                <w:sz w:val="18"/>
                <w:szCs w:val="18"/>
              </w:rPr>
              <w:t>Nov 14-18</w:t>
            </w:r>
          </w:p>
          <w:p w:rsidR="00BD07CC" w:rsidRPr="007E0E30" w:rsidRDefault="00BD07CC" w:rsidP="003D2E49">
            <w:pPr>
              <w:pStyle w:val="NoSpacing"/>
              <w:rPr>
                <w:b/>
                <w:color w:val="FFFFFF"/>
                <w:sz w:val="18"/>
                <w:szCs w:val="18"/>
                <w:u w:val="single"/>
              </w:rPr>
            </w:pPr>
          </w:p>
          <w:p w:rsidR="00BD07CC" w:rsidRPr="007E0E30" w:rsidRDefault="00BD07CC" w:rsidP="003D2E49">
            <w:pPr>
              <w:pStyle w:val="NoSpacing"/>
              <w:rPr>
                <w:b/>
                <w:color w:val="FFFFFF"/>
                <w:sz w:val="18"/>
                <w:szCs w:val="18"/>
                <w:u w:val="single"/>
              </w:rPr>
            </w:pPr>
            <w:r w:rsidRPr="007E0E30">
              <w:rPr>
                <w:b/>
                <w:color w:val="FFFFFF"/>
                <w:sz w:val="18"/>
                <w:szCs w:val="18"/>
                <w:u w:val="single"/>
              </w:rPr>
              <w:t xml:space="preserve"> </w:t>
            </w:r>
          </w:p>
          <w:p w:rsidR="00BD07CC" w:rsidRDefault="00BD07CC" w:rsidP="003D2E49">
            <w:pPr>
              <w:pStyle w:val="NoSpacing"/>
              <w:rPr>
                <w:b/>
                <w:color w:val="FFFFFF"/>
                <w:sz w:val="18"/>
                <w:szCs w:val="18"/>
                <w:u w:val="single"/>
              </w:rPr>
            </w:pPr>
            <w:r w:rsidRPr="007E0E30">
              <w:rPr>
                <w:b/>
                <w:color w:val="FFFFFF"/>
                <w:sz w:val="18"/>
                <w:szCs w:val="18"/>
                <w:u w:val="single"/>
              </w:rPr>
              <w:t xml:space="preserve">COS: </w:t>
            </w:r>
          </w:p>
          <w:p w:rsidR="00BD07CC" w:rsidRPr="00B574B1" w:rsidRDefault="00BD07CC" w:rsidP="003D2E49">
            <w:pPr>
              <w:pStyle w:val="NoSpacing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6 &amp; 13,14</w:t>
            </w:r>
          </w:p>
          <w:p w:rsidR="00BD07CC" w:rsidRPr="007E0E30" w:rsidRDefault="00BD07CC" w:rsidP="003D2E49">
            <w:pPr>
              <w:pStyle w:val="NoSpacing"/>
              <w:rPr>
                <w:b/>
                <w:color w:val="FFFFFF"/>
                <w:sz w:val="18"/>
                <w:szCs w:val="18"/>
                <w:u w:val="single"/>
              </w:rPr>
            </w:pPr>
          </w:p>
          <w:p w:rsidR="00BD07CC" w:rsidRPr="007E0E30" w:rsidRDefault="00BD07CC" w:rsidP="003D2E49">
            <w:pPr>
              <w:pStyle w:val="NoSpacing"/>
              <w:rPr>
                <w:b/>
                <w:color w:val="FFFFFF"/>
                <w:sz w:val="18"/>
                <w:szCs w:val="18"/>
                <w:u w:val="single"/>
              </w:rPr>
            </w:pPr>
          </w:p>
          <w:p w:rsidR="00BD07CC" w:rsidRPr="007E0E30" w:rsidRDefault="00BD07CC" w:rsidP="003D2E49">
            <w:pPr>
              <w:pStyle w:val="NoSpacing"/>
              <w:rPr>
                <w:b/>
                <w:color w:val="FFFFFF"/>
                <w:sz w:val="18"/>
                <w:szCs w:val="18"/>
                <w:u w:val="single"/>
              </w:rPr>
            </w:pPr>
            <w:r w:rsidRPr="007E0E30">
              <w:rPr>
                <w:b/>
                <w:color w:val="FFFFFF"/>
                <w:sz w:val="18"/>
                <w:szCs w:val="18"/>
                <w:u w:val="single"/>
              </w:rPr>
              <w:t>Textbook:</w:t>
            </w:r>
          </w:p>
          <w:p w:rsidR="00BD07CC" w:rsidRPr="007E0E30" w:rsidRDefault="00BD07CC" w:rsidP="003D2E49">
            <w:pPr>
              <w:pStyle w:val="NoSpacing"/>
              <w:rPr>
                <w:b/>
                <w:color w:val="FFFFFF"/>
                <w:sz w:val="18"/>
                <w:szCs w:val="18"/>
              </w:rPr>
            </w:pPr>
            <w:r w:rsidRPr="007E0E30">
              <w:rPr>
                <w:b/>
                <w:color w:val="FFFFFF"/>
                <w:sz w:val="18"/>
                <w:szCs w:val="18"/>
              </w:rPr>
              <w:t>Chapter(s)</w:t>
            </w:r>
          </w:p>
          <w:p w:rsidR="00BD07CC" w:rsidRDefault="00BD07CC" w:rsidP="003D2E49">
            <w:pPr>
              <w:pStyle w:val="NoSpacing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Chapter 8</w:t>
            </w:r>
          </w:p>
          <w:p w:rsidR="00BD07CC" w:rsidRDefault="00BD07CC" w:rsidP="003D2E49">
            <w:pPr>
              <w:pStyle w:val="NoSpacing"/>
              <w:rPr>
                <w:b/>
                <w:color w:val="FFFFFF"/>
              </w:rPr>
            </w:pPr>
          </w:p>
          <w:p w:rsidR="00BD07CC" w:rsidRPr="007E0E30" w:rsidRDefault="00BD07CC" w:rsidP="003374C2">
            <w:pPr>
              <w:pStyle w:val="NoSpacing"/>
              <w:ind w:left="72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</w:rPr>
              <w:t>Chapter 16</w:t>
            </w:r>
          </w:p>
        </w:tc>
        <w:tc>
          <w:tcPr>
            <w:tcW w:w="2772" w:type="dxa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</w:tcPr>
          <w:p w:rsidR="00BD07CC" w:rsidRPr="003374C2" w:rsidRDefault="00BD07CC" w:rsidP="005C4BF5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D07CC" w:rsidRPr="003374C2" w:rsidRDefault="00BD07CC" w:rsidP="005C4BF5">
            <w:pPr>
              <w:rPr>
                <w:rFonts w:ascii="Arial" w:hAnsi="Arial" w:cs="Arial"/>
                <w:sz w:val="18"/>
                <w:szCs w:val="18"/>
              </w:rPr>
            </w:pPr>
            <w:r w:rsidRPr="003374C2">
              <w:rPr>
                <w:rFonts w:ascii="Arial" w:hAnsi="Arial" w:cs="Arial"/>
                <w:b/>
                <w:sz w:val="18"/>
                <w:szCs w:val="18"/>
              </w:rPr>
              <w:t xml:space="preserve">Poster Presentations: </w:t>
            </w:r>
            <w:r w:rsidRPr="003374C2">
              <w:rPr>
                <w:rFonts w:ascii="Arial" w:hAnsi="Arial" w:cs="Arial"/>
                <w:sz w:val="18"/>
                <w:szCs w:val="18"/>
              </w:rPr>
              <w:t xml:space="preserve">Food web &amp; Food chains </w:t>
            </w:r>
            <w:r w:rsidRPr="003374C2">
              <w:rPr>
                <w:rFonts w:ascii="Arial" w:hAnsi="Arial" w:cs="Arial"/>
                <w:b/>
                <w:color w:val="000000"/>
                <w:sz w:val="18"/>
                <w:szCs w:val="18"/>
              </w:rPr>
              <w:t>(</w:t>
            </w:r>
            <w:r w:rsidRPr="003374C2">
              <w:rPr>
                <w:rFonts w:ascii="Arial" w:hAnsi="Arial" w:cs="Arial"/>
                <w:b/>
                <w:color w:val="0D0D0D"/>
                <w:sz w:val="18"/>
                <w:szCs w:val="18"/>
                <w:highlight w:val="lightGray"/>
              </w:rPr>
              <w:t>(A-</w:t>
            </w:r>
            <w:r w:rsidRPr="003374C2">
              <w:rPr>
                <w:rFonts w:ascii="Arial" w:hAnsi="Arial" w:cs="Arial"/>
                <w:b/>
                <w:color w:val="0D0D0D"/>
                <w:sz w:val="18"/>
                <w:szCs w:val="18"/>
              </w:rPr>
              <w:t>3)</w:t>
            </w:r>
          </w:p>
          <w:p w:rsidR="00BD07CC" w:rsidRPr="003374C2" w:rsidRDefault="00BD07CC" w:rsidP="005C4BF5">
            <w:pPr>
              <w:rPr>
                <w:rFonts w:ascii="Arial" w:hAnsi="Arial" w:cs="Arial"/>
                <w:sz w:val="18"/>
                <w:szCs w:val="18"/>
              </w:rPr>
            </w:pPr>
            <w:r w:rsidRPr="003374C2">
              <w:rPr>
                <w:rFonts w:ascii="Arial" w:hAnsi="Arial" w:cs="Arial"/>
                <w:b/>
                <w:sz w:val="18"/>
                <w:szCs w:val="18"/>
              </w:rPr>
              <w:t xml:space="preserve">Interactive Lecture: </w:t>
            </w:r>
            <w:r w:rsidRPr="003374C2">
              <w:rPr>
                <w:rFonts w:ascii="Arial" w:hAnsi="Arial" w:cs="Arial"/>
                <w:sz w:val="18"/>
                <w:szCs w:val="18"/>
              </w:rPr>
              <w:t xml:space="preserve">Biogeochemical Cycles </w:t>
            </w:r>
            <w:r w:rsidRPr="003374C2">
              <w:rPr>
                <w:rFonts w:ascii="Arial" w:hAnsi="Arial" w:cs="Arial"/>
                <w:b/>
                <w:color w:val="0D0D0D"/>
                <w:sz w:val="18"/>
                <w:szCs w:val="18"/>
                <w:highlight w:val="lightGray"/>
                <w:shd w:val="clear" w:color="auto" w:fill="EAF1DD"/>
              </w:rPr>
              <w:t>(A-5,</w:t>
            </w:r>
            <w:r w:rsidRPr="003374C2">
              <w:rPr>
                <w:rFonts w:ascii="Arial" w:hAnsi="Arial" w:cs="Arial"/>
                <w:b/>
                <w:color w:val="0D0D0D"/>
                <w:sz w:val="18"/>
                <w:szCs w:val="18"/>
                <w:highlight w:val="yellow"/>
              </w:rPr>
              <w:t xml:space="preserve"> C-1</w:t>
            </w:r>
            <w:r w:rsidRPr="003374C2">
              <w:rPr>
                <w:rFonts w:ascii="Arial" w:hAnsi="Arial" w:cs="Arial"/>
                <w:b/>
                <w:color w:val="0D0D0D"/>
                <w:sz w:val="18"/>
                <w:szCs w:val="18"/>
                <w:shd w:val="clear" w:color="auto" w:fill="C6D9F1"/>
              </w:rPr>
              <w:t>, IM-1a</w:t>
            </w:r>
            <w:r w:rsidRPr="003374C2">
              <w:rPr>
                <w:rFonts w:ascii="Arial" w:hAnsi="Arial" w:cs="Arial"/>
                <w:b/>
                <w:color w:val="0D0D0D"/>
                <w:sz w:val="18"/>
                <w:szCs w:val="18"/>
                <w:shd w:val="clear" w:color="auto" w:fill="E5B8B7"/>
              </w:rPr>
              <w:t>, T-1,2,3,7;</w:t>
            </w:r>
            <w:r w:rsidRPr="003374C2">
              <w:rPr>
                <w:rFonts w:ascii="Arial" w:hAnsi="Arial" w:cs="Arial"/>
                <w:b/>
                <w:color w:val="0D0D0D"/>
                <w:sz w:val="18"/>
                <w:szCs w:val="18"/>
                <w:shd w:val="clear" w:color="auto" w:fill="EAF1DD"/>
              </w:rPr>
              <w:t xml:space="preserve"> </w:t>
            </w:r>
            <w:r w:rsidRPr="003374C2">
              <w:rPr>
                <w:rFonts w:ascii="Arial" w:hAnsi="Arial" w:cs="Arial"/>
                <w:b/>
                <w:color w:val="0D0D0D"/>
                <w:sz w:val="18"/>
                <w:szCs w:val="18"/>
                <w:highlight w:val="lightGray"/>
                <w:shd w:val="clear" w:color="auto" w:fill="EAF1DD"/>
              </w:rPr>
              <w:t>IF-1,2,3ab,4,6)</w:t>
            </w:r>
          </w:p>
          <w:p w:rsidR="00BD07CC" w:rsidRPr="003374C2" w:rsidRDefault="00BD07CC" w:rsidP="005C4BF5">
            <w:pPr>
              <w:rPr>
                <w:rFonts w:ascii="Arial" w:hAnsi="Arial" w:cs="Arial"/>
                <w:sz w:val="18"/>
                <w:szCs w:val="18"/>
              </w:rPr>
            </w:pPr>
            <w:r w:rsidRPr="003374C2">
              <w:rPr>
                <w:rFonts w:ascii="Arial" w:hAnsi="Arial" w:cs="Arial"/>
                <w:b/>
                <w:sz w:val="18"/>
                <w:szCs w:val="18"/>
              </w:rPr>
              <w:t>Booklet:</w:t>
            </w:r>
            <w:r w:rsidRPr="003374C2">
              <w:rPr>
                <w:rFonts w:ascii="Arial" w:hAnsi="Arial" w:cs="Arial"/>
                <w:sz w:val="18"/>
                <w:szCs w:val="18"/>
              </w:rPr>
              <w:t xml:space="preserve">  Biogeochemical Cycle Booklet (15 minutes to work on it if time permits)</w:t>
            </w:r>
          </w:p>
          <w:p w:rsidR="00BD07CC" w:rsidRPr="003374C2" w:rsidRDefault="00BD07CC" w:rsidP="005C4BF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374C2">
              <w:rPr>
                <w:rFonts w:ascii="Arial" w:hAnsi="Arial" w:cs="Arial"/>
                <w:b/>
                <w:sz w:val="18"/>
                <w:szCs w:val="18"/>
              </w:rPr>
              <w:t>Review Game: Ecology Terms</w:t>
            </w:r>
          </w:p>
          <w:p w:rsidR="00BD07CC" w:rsidRPr="003374C2" w:rsidRDefault="00BD07CC" w:rsidP="005C4BF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374C2">
              <w:rPr>
                <w:rFonts w:ascii="Arial" w:hAnsi="Arial" w:cs="Arial"/>
                <w:b/>
                <w:sz w:val="18"/>
                <w:szCs w:val="18"/>
              </w:rPr>
              <w:t>Instructed to finish reading Chapter 16.</w:t>
            </w:r>
          </w:p>
        </w:tc>
        <w:tc>
          <w:tcPr>
            <w:tcW w:w="2988" w:type="dxa"/>
            <w:gridSpan w:val="3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</w:tcPr>
          <w:p w:rsidR="00BD07CC" w:rsidRPr="005373A7" w:rsidRDefault="00BD07CC" w:rsidP="0050642B">
            <w:pPr>
              <w:pStyle w:val="NoSpacing"/>
              <w:numPr>
                <w:ilvl w:val="0"/>
                <w:numId w:val="33"/>
              </w:numPr>
              <w:rPr>
                <w:rFonts w:ascii="Arial" w:hAnsi="Arial" w:cs="Arial"/>
                <w:b/>
                <w:color w:val="FF0000"/>
                <w:sz w:val="16"/>
                <w:szCs w:val="16"/>
                <w:u w:val="single"/>
              </w:rPr>
            </w:pPr>
            <w:r w:rsidRPr="005373A7">
              <w:rPr>
                <w:rFonts w:ascii="Arial" w:hAnsi="Arial" w:cs="Arial"/>
                <w:b/>
                <w:sz w:val="16"/>
                <w:szCs w:val="16"/>
                <w:u w:val="single"/>
              </w:rPr>
              <w:t>HWCK:</w:t>
            </w:r>
            <w:r w:rsidRPr="005373A7">
              <w:rPr>
                <w:rFonts w:ascii="Arial" w:hAnsi="Arial" w:cs="Arial"/>
                <w:b/>
                <w:color w:val="FF0000"/>
                <w:sz w:val="16"/>
                <w:szCs w:val="16"/>
                <w:u w:val="single"/>
              </w:rPr>
              <w:t xml:space="preserve"> Biogeochemical Cycle Booklets are due today! </w:t>
            </w:r>
          </w:p>
          <w:p w:rsidR="00BD07CC" w:rsidRPr="005373A7" w:rsidRDefault="00BD07CC" w:rsidP="0050642B">
            <w:pPr>
              <w:pStyle w:val="NoSpacing"/>
              <w:numPr>
                <w:ilvl w:val="0"/>
                <w:numId w:val="33"/>
              </w:numPr>
              <w:rPr>
                <w:rFonts w:ascii="Arial" w:hAnsi="Arial" w:cs="Arial"/>
                <w:b/>
                <w:color w:val="000000"/>
                <w:sz w:val="16"/>
                <w:szCs w:val="16"/>
                <w:u w:val="single"/>
              </w:rPr>
            </w:pPr>
            <w:r w:rsidRPr="005373A7">
              <w:rPr>
                <w:rFonts w:ascii="Arial" w:hAnsi="Arial" w:cs="Arial"/>
                <w:b/>
                <w:color w:val="000000"/>
                <w:sz w:val="16"/>
                <w:szCs w:val="16"/>
                <w:u w:val="single"/>
              </w:rPr>
              <w:t xml:space="preserve">SJE: Where am I on the food chain? </w:t>
            </w:r>
          </w:p>
          <w:p w:rsidR="00BD07CC" w:rsidRPr="005373A7" w:rsidRDefault="00BD07CC" w:rsidP="00495608">
            <w:pPr>
              <w:pStyle w:val="NoSpacing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73A7">
              <w:rPr>
                <w:rFonts w:ascii="Arial" w:hAnsi="Arial" w:cs="Arial"/>
                <w:b/>
                <w:color w:val="000000"/>
                <w:sz w:val="16"/>
                <w:szCs w:val="16"/>
              </w:rPr>
              <w:t>Instructions: List out the last balanced meal you ate and determine if you are a primary consumer, secondary consumer or tertiary consumer for each item. (Ex. Pizza- list things on the pizza and do them separate)</w:t>
            </w:r>
          </w:p>
          <w:p w:rsidR="00BD07CC" w:rsidRPr="005373A7" w:rsidRDefault="00BD07CC" w:rsidP="00D456B3">
            <w:pPr>
              <w:pStyle w:val="NoSpacing"/>
              <w:ind w:left="288"/>
              <w:rPr>
                <w:rFonts w:ascii="Arial" w:hAnsi="Arial" w:cs="Arial"/>
                <w:sz w:val="16"/>
                <w:szCs w:val="16"/>
              </w:rPr>
            </w:pPr>
            <w:r w:rsidRPr="005373A7">
              <w:rPr>
                <w:rFonts w:ascii="Arial" w:hAnsi="Arial" w:cs="Arial"/>
                <w:b/>
                <w:color w:val="000000"/>
                <w:sz w:val="16"/>
                <w:szCs w:val="16"/>
              </w:rPr>
              <w:t>(</w:t>
            </w:r>
            <w:r w:rsidRPr="005373A7">
              <w:rPr>
                <w:rFonts w:ascii="Arial" w:hAnsi="Arial" w:cs="Arial"/>
                <w:b/>
                <w:color w:val="0D0D0D"/>
                <w:sz w:val="16"/>
                <w:szCs w:val="16"/>
                <w:highlight w:val="lightGray"/>
              </w:rPr>
              <w:t xml:space="preserve">(A-5, </w:t>
            </w:r>
            <w:r w:rsidRPr="005373A7">
              <w:rPr>
                <w:rFonts w:ascii="Arial" w:hAnsi="Arial" w:cs="Arial"/>
                <w:b/>
                <w:color w:val="0D0D0D"/>
                <w:sz w:val="16"/>
                <w:szCs w:val="16"/>
                <w:highlight w:val="yellow"/>
              </w:rPr>
              <w:t>C-</w:t>
            </w:r>
            <w:r w:rsidRPr="005373A7">
              <w:rPr>
                <w:rFonts w:ascii="Arial" w:hAnsi="Arial" w:cs="Arial"/>
                <w:b/>
                <w:color w:val="0D0D0D"/>
                <w:sz w:val="16"/>
                <w:szCs w:val="16"/>
              </w:rPr>
              <w:t>3</w:t>
            </w:r>
            <w:r w:rsidRPr="005373A7">
              <w:rPr>
                <w:rFonts w:ascii="Arial" w:hAnsi="Arial" w:cs="Arial"/>
                <w:b/>
                <w:color w:val="0D0D0D"/>
                <w:sz w:val="16"/>
                <w:szCs w:val="16"/>
                <w:shd w:val="clear" w:color="auto" w:fill="C6D9F1"/>
              </w:rPr>
              <w:t>, IM-2</w:t>
            </w:r>
            <w:r w:rsidRPr="005373A7">
              <w:rPr>
                <w:rFonts w:ascii="Arial" w:hAnsi="Arial" w:cs="Arial"/>
                <w:b/>
                <w:color w:val="0D0D0D"/>
                <w:sz w:val="16"/>
                <w:szCs w:val="16"/>
                <w:shd w:val="clear" w:color="auto" w:fill="E5B8B7"/>
              </w:rPr>
              <w:t>, T-1,2,3,7;</w:t>
            </w:r>
            <w:r w:rsidRPr="005373A7">
              <w:rPr>
                <w:rFonts w:ascii="Arial" w:hAnsi="Arial" w:cs="Arial"/>
                <w:b/>
                <w:color w:val="0D0D0D"/>
                <w:sz w:val="16"/>
                <w:szCs w:val="16"/>
              </w:rPr>
              <w:t xml:space="preserve"> </w:t>
            </w:r>
            <w:r w:rsidRPr="005373A7">
              <w:rPr>
                <w:rFonts w:ascii="Arial" w:hAnsi="Arial" w:cs="Arial"/>
                <w:b/>
                <w:color w:val="0D0D0D"/>
                <w:sz w:val="16"/>
                <w:szCs w:val="16"/>
                <w:highlight w:val="lightGray"/>
              </w:rPr>
              <w:t>IF-1,2,3ab,4,6)</w:t>
            </w:r>
          </w:p>
          <w:p w:rsidR="00BD07CC" w:rsidRPr="005373A7" w:rsidRDefault="00BD07CC" w:rsidP="0050642B">
            <w:pPr>
              <w:pStyle w:val="NoSpacing"/>
              <w:numPr>
                <w:ilvl w:val="0"/>
                <w:numId w:val="31"/>
              </w:num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73A7">
              <w:rPr>
                <w:rFonts w:ascii="Arial" w:hAnsi="Arial" w:cs="Arial"/>
                <w:b/>
                <w:color w:val="000000"/>
                <w:sz w:val="16"/>
                <w:szCs w:val="16"/>
                <w:u w:val="single"/>
              </w:rPr>
              <w:t>Small groups</w:t>
            </w:r>
            <w:r w:rsidRPr="005373A7">
              <w:rPr>
                <w:rFonts w:ascii="Arial" w:hAnsi="Arial" w:cs="Arial"/>
                <w:b/>
                <w:color w:val="000000"/>
                <w:sz w:val="16"/>
                <w:szCs w:val="16"/>
              </w:rPr>
              <w:t>: Food web/Food chain Post Lab Handout (study this)</w:t>
            </w:r>
          </w:p>
          <w:p w:rsidR="00BD07CC" w:rsidRPr="003374C2" w:rsidRDefault="00BD07CC" w:rsidP="008B52EF">
            <w:pPr>
              <w:pStyle w:val="NoSpacing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5373A7">
              <w:rPr>
                <w:rFonts w:ascii="Arial" w:hAnsi="Arial" w:cs="Arial"/>
                <w:b/>
                <w:color w:val="000000"/>
                <w:sz w:val="16"/>
                <w:szCs w:val="16"/>
                <w:u w:val="single"/>
              </w:rPr>
              <w:t>ASIM Lab:</w:t>
            </w:r>
            <w:r w:rsidRPr="005373A7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Traveling Nitrogen – Students have fun playing the role of a nitrogen atom as they travel around the ecosystem, stamping their passport along the way! </w:t>
            </w:r>
            <w:r w:rsidRPr="005373A7">
              <w:rPr>
                <w:rFonts w:ascii="Arial" w:hAnsi="Arial" w:cs="Arial"/>
                <w:sz w:val="16"/>
                <w:szCs w:val="16"/>
                <w:shd w:val="clear" w:color="auto" w:fill="CCC0D9"/>
              </w:rPr>
              <w:t>(A-5</w:t>
            </w:r>
            <w:r w:rsidRPr="005373A7">
              <w:rPr>
                <w:rFonts w:ascii="Arial" w:hAnsi="Arial" w:cs="Arial"/>
                <w:sz w:val="16"/>
                <w:szCs w:val="16"/>
              </w:rPr>
              <w:t>,</w:t>
            </w:r>
            <w:r w:rsidRPr="005373A7">
              <w:rPr>
                <w:rFonts w:ascii="Arial" w:hAnsi="Arial" w:cs="Arial"/>
                <w:b/>
                <w:color w:val="0D0D0D"/>
                <w:sz w:val="16"/>
                <w:szCs w:val="16"/>
                <w:highlight w:val="yellow"/>
              </w:rPr>
              <w:t xml:space="preserve"> C-</w:t>
            </w:r>
            <w:r w:rsidRPr="005373A7">
              <w:rPr>
                <w:rFonts w:ascii="Arial" w:hAnsi="Arial" w:cs="Arial"/>
                <w:b/>
                <w:color w:val="0D0D0D"/>
                <w:sz w:val="16"/>
                <w:szCs w:val="16"/>
              </w:rPr>
              <w:t>2,3</w:t>
            </w:r>
            <w:r w:rsidRPr="005373A7">
              <w:rPr>
                <w:rFonts w:ascii="Arial" w:hAnsi="Arial" w:cs="Arial"/>
                <w:b/>
                <w:color w:val="0D0D0D"/>
                <w:sz w:val="16"/>
                <w:szCs w:val="16"/>
                <w:shd w:val="clear" w:color="auto" w:fill="C6D9F1"/>
              </w:rPr>
              <w:t>,</w:t>
            </w:r>
            <w:r w:rsidRPr="005373A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73A7">
              <w:rPr>
                <w:rFonts w:ascii="Arial" w:hAnsi="Arial" w:cs="Arial"/>
                <w:sz w:val="16"/>
                <w:szCs w:val="16"/>
                <w:shd w:val="clear" w:color="auto" w:fill="95B3D7"/>
              </w:rPr>
              <w:t>IM-2</w:t>
            </w:r>
            <w:r w:rsidRPr="005373A7">
              <w:rPr>
                <w:rFonts w:ascii="Arial" w:hAnsi="Arial" w:cs="Arial"/>
                <w:sz w:val="16"/>
                <w:szCs w:val="16"/>
                <w:shd w:val="clear" w:color="auto" w:fill="CCC0D9"/>
              </w:rPr>
              <w:t>, IF-2,3a,5</w:t>
            </w:r>
          </w:p>
        </w:tc>
        <w:tc>
          <w:tcPr>
            <w:tcW w:w="2340" w:type="dxa"/>
            <w:gridSpan w:val="3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</w:tcPr>
          <w:p w:rsidR="00BD07CC" w:rsidRPr="003374C2" w:rsidRDefault="00BD07CC" w:rsidP="0050642B">
            <w:pPr>
              <w:pStyle w:val="NoSpacing"/>
              <w:numPr>
                <w:ilvl w:val="0"/>
                <w:numId w:val="31"/>
              </w:num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374C2"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  <w:t>Review Game</w:t>
            </w:r>
            <w:r w:rsidRPr="003374C2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- IT’s WAR!  Students review key vocabulary in an action pact review game between teams of 2. </w:t>
            </w:r>
          </w:p>
          <w:p w:rsidR="00BD07CC" w:rsidRPr="003374C2" w:rsidRDefault="00BD07CC" w:rsidP="0050642B">
            <w:pPr>
              <w:pStyle w:val="NoSpacing"/>
              <w:numPr>
                <w:ilvl w:val="0"/>
                <w:numId w:val="31"/>
              </w:num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3374C2">
              <w:rPr>
                <w:rFonts w:ascii="Arial" w:hAnsi="Arial" w:cs="Arial"/>
                <w:b/>
                <w:color w:val="FF0000"/>
                <w:sz w:val="18"/>
                <w:szCs w:val="18"/>
                <w:u w:val="single"/>
              </w:rPr>
              <w:t>Test:</w:t>
            </w:r>
            <w:r w:rsidRPr="003374C2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Ecology Vocabulary Test</w:t>
            </w:r>
          </w:p>
          <w:p w:rsidR="00BD07CC" w:rsidRPr="003374C2" w:rsidRDefault="00BD07CC" w:rsidP="0050642B">
            <w:pPr>
              <w:pStyle w:val="NoSpacing"/>
              <w:numPr>
                <w:ilvl w:val="0"/>
                <w:numId w:val="31"/>
              </w:num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374C2">
              <w:rPr>
                <w:rFonts w:ascii="Arial" w:hAnsi="Arial" w:cs="Arial"/>
                <w:b/>
                <w:color w:val="000000"/>
                <w:sz w:val="18"/>
                <w:szCs w:val="18"/>
              </w:rPr>
              <w:t>Post Lab report: Traveling Nitrogen handout</w:t>
            </w:r>
          </w:p>
          <w:p w:rsidR="00BD07CC" w:rsidRPr="003374C2" w:rsidRDefault="00BD07CC" w:rsidP="008B52EF">
            <w:pPr>
              <w:pStyle w:val="NoSpacing"/>
              <w:numPr>
                <w:ilvl w:val="0"/>
                <w:numId w:val="31"/>
              </w:num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374C2"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  <w:t>Reinforcement:</w:t>
            </w:r>
            <w:r w:rsidRPr="003374C2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Biogeochemical cycle NS Key given to finish filling in the cycle note. </w:t>
            </w:r>
            <w:r w:rsidRPr="003374C2">
              <w:rPr>
                <w:rFonts w:ascii="Arial" w:hAnsi="Arial" w:cs="Arial"/>
                <w:b/>
                <w:color w:val="0D0D0D"/>
                <w:sz w:val="18"/>
                <w:szCs w:val="18"/>
                <w:highlight w:val="lightGray"/>
              </w:rPr>
              <w:t xml:space="preserve">A-5, </w:t>
            </w:r>
            <w:r w:rsidRPr="003374C2">
              <w:rPr>
                <w:rFonts w:ascii="Arial" w:hAnsi="Arial" w:cs="Arial"/>
                <w:b/>
                <w:color w:val="0D0D0D"/>
                <w:sz w:val="18"/>
                <w:szCs w:val="18"/>
                <w:highlight w:val="yellow"/>
              </w:rPr>
              <w:t>C-</w:t>
            </w:r>
            <w:r w:rsidRPr="003374C2">
              <w:rPr>
                <w:rFonts w:ascii="Arial" w:hAnsi="Arial" w:cs="Arial"/>
                <w:b/>
                <w:color w:val="0D0D0D"/>
                <w:sz w:val="18"/>
                <w:szCs w:val="18"/>
              </w:rPr>
              <w:t>2</w:t>
            </w:r>
            <w:r w:rsidRPr="003374C2">
              <w:rPr>
                <w:rFonts w:ascii="Arial" w:hAnsi="Arial" w:cs="Arial"/>
                <w:b/>
                <w:color w:val="0D0D0D"/>
                <w:sz w:val="18"/>
                <w:szCs w:val="18"/>
                <w:shd w:val="clear" w:color="auto" w:fill="C6D9F1"/>
              </w:rPr>
              <w:t>, IM-4</w:t>
            </w:r>
          </w:p>
        </w:tc>
        <w:tc>
          <w:tcPr>
            <w:tcW w:w="2952" w:type="dxa"/>
            <w:gridSpan w:val="4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</w:tcPr>
          <w:p w:rsidR="00BD07CC" w:rsidRPr="003374C2" w:rsidRDefault="00BD07CC" w:rsidP="008B52EF">
            <w:pPr>
              <w:pStyle w:val="NoSpacing"/>
              <w:numPr>
                <w:ilvl w:val="0"/>
                <w:numId w:val="31"/>
              </w:num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374C2"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  <w:t>HWCK:</w:t>
            </w:r>
            <w:r w:rsidRPr="003374C2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Late work- N2 Lab report, and Biogeochemical cycle booklet.</w:t>
            </w:r>
          </w:p>
          <w:p w:rsidR="00BD07CC" w:rsidRPr="003374C2" w:rsidRDefault="00BD07CC" w:rsidP="008B52EF">
            <w:pPr>
              <w:pStyle w:val="NoSpacing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:rsidR="00BD07CC" w:rsidRPr="003374C2" w:rsidRDefault="00BD07CC" w:rsidP="008B52EF">
            <w:pPr>
              <w:pStyle w:val="NoSpacing"/>
              <w:numPr>
                <w:ilvl w:val="0"/>
                <w:numId w:val="31"/>
              </w:num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374C2"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  <w:t>ASIM Lab:</w:t>
            </w:r>
            <w:r w:rsidRPr="003374C2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 CARBON Passport!–Students have fun playing the role of a CARBON atom as they travel around the ecosystem, stamping their passport along the way!  They complete the lab in 3 parts, including drawing a diagram of their trip. </w:t>
            </w:r>
            <w:r w:rsidRPr="003374C2">
              <w:rPr>
                <w:rFonts w:ascii="Arial" w:hAnsi="Arial" w:cs="Arial"/>
                <w:sz w:val="18"/>
                <w:szCs w:val="18"/>
                <w:shd w:val="clear" w:color="auto" w:fill="CCC0D9"/>
              </w:rPr>
              <w:t>(A-5</w:t>
            </w:r>
            <w:r w:rsidRPr="003374C2">
              <w:rPr>
                <w:rFonts w:ascii="Arial" w:hAnsi="Arial" w:cs="Arial"/>
                <w:sz w:val="18"/>
                <w:szCs w:val="18"/>
              </w:rPr>
              <w:t>,</w:t>
            </w:r>
            <w:r w:rsidRPr="003374C2">
              <w:rPr>
                <w:rFonts w:ascii="Arial" w:hAnsi="Arial" w:cs="Arial"/>
                <w:b/>
                <w:color w:val="0D0D0D"/>
                <w:sz w:val="18"/>
                <w:szCs w:val="18"/>
                <w:highlight w:val="yellow"/>
              </w:rPr>
              <w:t xml:space="preserve"> C-</w:t>
            </w:r>
            <w:r w:rsidRPr="003374C2">
              <w:rPr>
                <w:rFonts w:ascii="Arial" w:hAnsi="Arial" w:cs="Arial"/>
                <w:b/>
                <w:color w:val="0D0D0D"/>
                <w:sz w:val="18"/>
                <w:szCs w:val="18"/>
              </w:rPr>
              <w:t>2,3</w:t>
            </w:r>
            <w:r w:rsidRPr="003374C2">
              <w:rPr>
                <w:rFonts w:ascii="Arial" w:hAnsi="Arial" w:cs="Arial"/>
                <w:b/>
                <w:color w:val="0D0D0D"/>
                <w:sz w:val="18"/>
                <w:szCs w:val="18"/>
                <w:shd w:val="clear" w:color="auto" w:fill="C6D9F1"/>
              </w:rPr>
              <w:t>,</w:t>
            </w:r>
            <w:r w:rsidRPr="003374C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374C2">
              <w:rPr>
                <w:rFonts w:ascii="Arial" w:hAnsi="Arial" w:cs="Arial"/>
                <w:sz w:val="18"/>
                <w:szCs w:val="18"/>
                <w:shd w:val="clear" w:color="auto" w:fill="95B3D7"/>
              </w:rPr>
              <w:t>IM-2</w:t>
            </w:r>
            <w:r w:rsidRPr="003374C2">
              <w:rPr>
                <w:rFonts w:ascii="Arial" w:hAnsi="Arial" w:cs="Arial"/>
                <w:sz w:val="18"/>
                <w:szCs w:val="18"/>
                <w:shd w:val="clear" w:color="auto" w:fill="CCC0D9"/>
              </w:rPr>
              <w:t>, IF-2,3a,5</w:t>
            </w:r>
          </w:p>
          <w:p w:rsidR="00BD07CC" w:rsidRPr="003374C2" w:rsidRDefault="00BD07CC" w:rsidP="008B52EF">
            <w:pPr>
              <w:pStyle w:val="NoSpacing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374C2">
              <w:rPr>
                <w:rFonts w:ascii="Arial" w:hAnsi="Arial" w:cs="Arial"/>
                <w:b/>
                <w:color w:val="000000"/>
                <w:sz w:val="18"/>
                <w:szCs w:val="18"/>
              </w:rPr>
              <w:t>*Turn in lab report for all three parts, or finish for homework if needed.</w:t>
            </w:r>
          </w:p>
          <w:p w:rsidR="00BD07CC" w:rsidRPr="003374C2" w:rsidRDefault="00BD07CC" w:rsidP="008B52EF">
            <w:pPr>
              <w:pStyle w:val="NoSpacing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:rsidR="00BD07CC" w:rsidRPr="003374C2" w:rsidRDefault="00BD07CC" w:rsidP="008B52EF">
            <w:pPr>
              <w:pStyle w:val="NoSpacing"/>
              <w:numPr>
                <w:ilvl w:val="0"/>
                <w:numId w:val="31"/>
              </w:num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374C2">
              <w:rPr>
                <w:rFonts w:ascii="Arial" w:hAnsi="Arial" w:cs="Arial"/>
                <w:b/>
                <w:color w:val="000000"/>
                <w:sz w:val="18"/>
                <w:szCs w:val="18"/>
              </w:rPr>
              <w:t>Review Game for tomorrow’s Ch 16 test</w:t>
            </w:r>
          </w:p>
        </w:tc>
        <w:tc>
          <w:tcPr>
            <w:tcW w:w="2448" w:type="dxa"/>
            <w:gridSpan w:val="2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</w:tcPr>
          <w:p w:rsidR="00BD07CC" w:rsidRPr="003374C2" w:rsidRDefault="00BD07CC" w:rsidP="0050642B">
            <w:pPr>
              <w:pStyle w:val="NoSpacing"/>
              <w:numPr>
                <w:ilvl w:val="0"/>
                <w:numId w:val="35"/>
              </w:num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374C2"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  <w:t>HWCK:</w:t>
            </w:r>
            <w:r w:rsidRPr="003374C2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Biogeochemical cycle books (3 gold slips are needed)</w:t>
            </w:r>
          </w:p>
          <w:p w:rsidR="00BD07CC" w:rsidRPr="003374C2" w:rsidRDefault="00BD07CC" w:rsidP="0050642B">
            <w:pPr>
              <w:pStyle w:val="NoSpacing"/>
              <w:numPr>
                <w:ilvl w:val="0"/>
                <w:numId w:val="35"/>
              </w:num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374C2"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  <w:t>Review Game:</w:t>
            </w:r>
            <w:r w:rsidRPr="003374C2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 Chapter 16 Ecology Concepts (COS 13 &amp; 14)</w:t>
            </w:r>
          </w:p>
          <w:p w:rsidR="00BD07CC" w:rsidRPr="003374C2" w:rsidRDefault="00BD07CC" w:rsidP="0050642B">
            <w:pPr>
              <w:pStyle w:val="NoSpacing"/>
              <w:numPr>
                <w:ilvl w:val="0"/>
                <w:numId w:val="35"/>
              </w:num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3374C2">
              <w:rPr>
                <w:rFonts w:ascii="Arial" w:hAnsi="Arial" w:cs="Arial"/>
                <w:b/>
                <w:color w:val="FF0000"/>
                <w:sz w:val="18"/>
                <w:szCs w:val="18"/>
                <w:u w:val="single"/>
              </w:rPr>
              <w:t>Test:</w:t>
            </w:r>
            <w:r w:rsidRPr="003374C2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Ecology Test Part 1: COS 13 &amp; 14)</w:t>
            </w:r>
          </w:p>
          <w:p w:rsidR="00BD07CC" w:rsidRPr="003374C2" w:rsidRDefault="00BD07CC" w:rsidP="0050642B">
            <w:pPr>
              <w:pStyle w:val="NoSpacing"/>
              <w:numPr>
                <w:ilvl w:val="0"/>
                <w:numId w:val="35"/>
              </w:num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3374C2">
              <w:rPr>
                <w:rFonts w:ascii="Arial" w:hAnsi="Arial" w:cs="Arial"/>
                <w:b/>
                <w:color w:val="FF0000"/>
                <w:sz w:val="18"/>
                <w:szCs w:val="18"/>
                <w:u w:val="single"/>
              </w:rPr>
              <w:t>EXTRA CREDIT ASSIGNMENT:</w:t>
            </w:r>
          </w:p>
          <w:p w:rsidR="00BD07CC" w:rsidRPr="003374C2" w:rsidRDefault="00BD07CC" w:rsidP="00884B45">
            <w:pPr>
              <w:pStyle w:val="NoSpacing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3374C2">
              <w:rPr>
                <w:rFonts w:ascii="Arial" w:hAnsi="Arial" w:cs="Arial"/>
                <w:b/>
                <w:color w:val="FF0000"/>
                <w:sz w:val="18"/>
                <w:szCs w:val="18"/>
                <w:u w:val="single"/>
              </w:rPr>
              <w:t xml:space="preserve">     BIOME BOOKLET    </w:t>
            </w:r>
            <w:r w:rsidRPr="003374C2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</w:t>
            </w:r>
          </w:p>
          <w:p w:rsidR="00BD07CC" w:rsidRPr="003374C2" w:rsidRDefault="00BD07CC" w:rsidP="0050642B">
            <w:pPr>
              <w:pStyle w:val="NoSpacing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374C2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--Need a boost on your test scores??--Crank up the effort in making a Biome Booklet!  </w:t>
            </w:r>
          </w:p>
          <w:p w:rsidR="00BD07CC" w:rsidRPr="003374C2" w:rsidRDefault="00BD07CC" w:rsidP="0050642B">
            <w:pPr>
              <w:pStyle w:val="NoSpacing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374C2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--To receive a 130 point test grade, students are to complete the requirements listed on the rubric.  Due no later than </w:t>
            </w:r>
            <w:r w:rsidRPr="003374C2">
              <w:rPr>
                <w:rFonts w:ascii="Arial" w:hAnsi="Arial" w:cs="Arial"/>
                <w:b/>
                <w:color w:val="FF0000"/>
                <w:sz w:val="18"/>
                <w:szCs w:val="18"/>
              </w:rPr>
              <w:t>November 30</w:t>
            </w:r>
            <w:r w:rsidRPr="003374C2">
              <w:rPr>
                <w:rFonts w:ascii="Arial" w:hAnsi="Arial" w:cs="Arial"/>
                <w:b/>
                <w:color w:val="FF0000"/>
                <w:sz w:val="18"/>
                <w:szCs w:val="18"/>
                <w:vertAlign w:val="superscript"/>
              </w:rPr>
              <w:t>th</w:t>
            </w:r>
            <w:r w:rsidRPr="003374C2">
              <w:rPr>
                <w:rFonts w:ascii="Arial" w:hAnsi="Arial" w:cs="Arial"/>
                <w:b/>
                <w:color w:val="FF0000"/>
                <w:sz w:val="18"/>
                <w:szCs w:val="18"/>
              </w:rPr>
              <w:t>.</w:t>
            </w:r>
          </w:p>
        </w:tc>
      </w:tr>
      <w:tr w:rsidR="00BD07CC" w:rsidRPr="001B37AB" w:rsidTr="006173B1">
        <w:trPr>
          <w:gridBefore w:val="1"/>
          <w:wBefore w:w="90" w:type="dxa"/>
          <w:trHeight w:val="330"/>
        </w:trPr>
        <w:tc>
          <w:tcPr>
            <w:tcW w:w="1530" w:type="dxa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  <w:shd w:val="clear" w:color="auto" w:fill="0F243E"/>
          </w:tcPr>
          <w:p w:rsidR="00BD07CC" w:rsidRPr="000B63FA" w:rsidRDefault="00BD07CC" w:rsidP="000E71AC">
            <w:pPr>
              <w:pStyle w:val="NoSpacing"/>
              <w:shd w:val="clear" w:color="auto" w:fill="0F243E"/>
              <w:rPr>
                <w:b/>
                <w:color w:val="FFFFFF"/>
                <w:u w:val="single"/>
              </w:rPr>
            </w:pPr>
          </w:p>
        </w:tc>
        <w:tc>
          <w:tcPr>
            <w:tcW w:w="2772" w:type="dxa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</w:tcPr>
          <w:p w:rsidR="00BD07CC" w:rsidRPr="003D2E49" w:rsidRDefault="00BD07CC" w:rsidP="000E71AC">
            <w:pPr>
              <w:pStyle w:val="NoSpacing"/>
              <w:shd w:val="clear" w:color="auto" w:fill="0F243E"/>
              <w:rPr>
                <w:b/>
                <w:u w:val="single"/>
              </w:rPr>
            </w:pPr>
            <w:r w:rsidRPr="003D2E49">
              <w:rPr>
                <w:b/>
                <w:u w:val="single"/>
              </w:rPr>
              <w:t xml:space="preserve">Monday-Nov </w:t>
            </w:r>
            <w:r>
              <w:rPr>
                <w:b/>
                <w:u w:val="single"/>
              </w:rPr>
              <w:t>21</w:t>
            </w:r>
          </w:p>
        </w:tc>
        <w:tc>
          <w:tcPr>
            <w:tcW w:w="2808" w:type="dxa"/>
            <w:gridSpan w:val="2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</w:tcPr>
          <w:p w:rsidR="00BD07CC" w:rsidRPr="008B52EF" w:rsidRDefault="00BD07CC" w:rsidP="000E71AC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8B52EF">
              <w:rPr>
                <w:b/>
                <w:sz w:val="18"/>
                <w:szCs w:val="18"/>
              </w:rPr>
              <w:t xml:space="preserve">Tuesday-Nov </w:t>
            </w:r>
            <w:r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2340" w:type="dxa"/>
            <w:gridSpan w:val="3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</w:tcPr>
          <w:p w:rsidR="00BD07CC" w:rsidRPr="003D2E49" w:rsidRDefault="00BD07CC" w:rsidP="000E71AC">
            <w:pPr>
              <w:pStyle w:val="NoSpacing"/>
              <w:jc w:val="center"/>
              <w:rPr>
                <w:b/>
              </w:rPr>
            </w:pPr>
            <w:r w:rsidRPr="003D2E49">
              <w:rPr>
                <w:b/>
              </w:rPr>
              <w:t xml:space="preserve">Wednesday-Nov </w:t>
            </w:r>
            <w:r>
              <w:rPr>
                <w:b/>
              </w:rPr>
              <w:t>23</w:t>
            </w:r>
          </w:p>
        </w:tc>
        <w:tc>
          <w:tcPr>
            <w:tcW w:w="2952" w:type="dxa"/>
            <w:gridSpan w:val="3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</w:tcPr>
          <w:p w:rsidR="00BD07CC" w:rsidRPr="003D2E49" w:rsidRDefault="00BD07CC" w:rsidP="000E71AC">
            <w:pPr>
              <w:pStyle w:val="NoSpacing"/>
              <w:jc w:val="center"/>
              <w:rPr>
                <w:b/>
              </w:rPr>
            </w:pPr>
            <w:r w:rsidRPr="003D2E49">
              <w:rPr>
                <w:b/>
              </w:rPr>
              <w:t>Thursday-</w:t>
            </w:r>
            <w:r>
              <w:rPr>
                <w:b/>
              </w:rPr>
              <w:t>Nov 24</w:t>
            </w:r>
          </w:p>
        </w:tc>
        <w:tc>
          <w:tcPr>
            <w:tcW w:w="2700" w:type="dxa"/>
            <w:gridSpan w:val="6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</w:tcPr>
          <w:p w:rsidR="00BD07CC" w:rsidRPr="003D2E49" w:rsidRDefault="00BD07CC" w:rsidP="000E71AC">
            <w:pPr>
              <w:pStyle w:val="NoSpacing"/>
              <w:jc w:val="center"/>
              <w:rPr>
                <w:b/>
              </w:rPr>
            </w:pPr>
            <w:r w:rsidRPr="003D2E49">
              <w:rPr>
                <w:b/>
              </w:rPr>
              <w:t xml:space="preserve">Friday-Nov </w:t>
            </w:r>
            <w:r>
              <w:rPr>
                <w:b/>
              </w:rPr>
              <w:t>25</w:t>
            </w:r>
          </w:p>
        </w:tc>
      </w:tr>
      <w:tr w:rsidR="00BD07CC" w:rsidRPr="001B37AB" w:rsidTr="006173B1">
        <w:trPr>
          <w:gridBefore w:val="1"/>
          <w:wBefore w:w="90" w:type="dxa"/>
          <w:trHeight w:val="3975"/>
        </w:trPr>
        <w:tc>
          <w:tcPr>
            <w:tcW w:w="1530" w:type="dxa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  <w:shd w:val="clear" w:color="auto" w:fill="0F243E"/>
          </w:tcPr>
          <w:p w:rsidR="00BD07CC" w:rsidRPr="000B63FA" w:rsidRDefault="00BD07CC" w:rsidP="0050642B">
            <w:pPr>
              <w:pStyle w:val="NoSpacing"/>
              <w:shd w:val="clear" w:color="auto" w:fill="0F243E"/>
              <w:rPr>
                <w:b/>
                <w:color w:val="FFFFFF"/>
                <w:u w:val="single"/>
              </w:rPr>
            </w:pPr>
            <w:r w:rsidRPr="000B63FA">
              <w:rPr>
                <w:b/>
                <w:color w:val="FFFFFF"/>
                <w:u w:val="single"/>
              </w:rPr>
              <w:t>Week</w:t>
            </w:r>
          </w:p>
          <w:p w:rsidR="00BD07CC" w:rsidRPr="000B63FA" w:rsidRDefault="00BD07CC" w:rsidP="0050642B">
            <w:pPr>
              <w:pStyle w:val="NoSpacing"/>
              <w:rPr>
                <w:b/>
                <w:color w:val="E5B8B7"/>
                <w:sz w:val="18"/>
                <w:szCs w:val="18"/>
              </w:rPr>
            </w:pPr>
            <w:r>
              <w:rPr>
                <w:b/>
                <w:color w:val="E5B8B7"/>
                <w:sz w:val="18"/>
                <w:szCs w:val="18"/>
              </w:rPr>
              <w:t>Nov 21-25</w:t>
            </w:r>
          </w:p>
          <w:p w:rsidR="00BD07CC" w:rsidRPr="007E0E30" w:rsidRDefault="00BD07CC" w:rsidP="0050642B">
            <w:pPr>
              <w:pStyle w:val="NoSpacing"/>
              <w:rPr>
                <w:b/>
                <w:color w:val="FFFFFF"/>
                <w:sz w:val="18"/>
                <w:szCs w:val="18"/>
                <w:u w:val="single"/>
              </w:rPr>
            </w:pPr>
          </w:p>
          <w:p w:rsidR="00BD07CC" w:rsidRPr="007E0E30" w:rsidRDefault="00BD07CC" w:rsidP="0050642B">
            <w:pPr>
              <w:pStyle w:val="NoSpacing"/>
              <w:rPr>
                <w:b/>
                <w:color w:val="FFFFFF"/>
                <w:sz w:val="18"/>
                <w:szCs w:val="18"/>
                <w:u w:val="single"/>
              </w:rPr>
            </w:pPr>
            <w:r w:rsidRPr="007E0E30">
              <w:rPr>
                <w:b/>
                <w:color w:val="FFFFFF"/>
                <w:sz w:val="18"/>
                <w:szCs w:val="18"/>
                <w:u w:val="single"/>
              </w:rPr>
              <w:t xml:space="preserve"> </w:t>
            </w:r>
          </w:p>
          <w:p w:rsidR="00BD07CC" w:rsidRDefault="00BD07CC" w:rsidP="0050642B">
            <w:pPr>
              <w:pStyle w:val="NoSpacing"/>
              <w:rPr>
                <w:b/>
                <w:color w:val="FFFFFF"/>
                <w:sz w:val="18"/>
                <w:szCs w:val="18"/>
                <w:u w:val="single"/>
              </w:rPr>
            </w:pPr>
            <w:r w:rsidRPr="007E0E30">
              <w:rPr>
                <w:b/>
                <w:color w:val="FFFFFF"/>
                <w:sz w:val="18"/>
                <w:szCs w:val="18"/>
                <w:u w:val="single"/>
              </w:rPr>
              <w:t xml:space="preserve">COS: </w:t>
            </w:r>
          </w:p>
          <w:p w:rsidR="00BD07CC" w:rsidRPr="00B574B1" w:rsidRDefault="00BD07CC" w:rsidP="0050642B">
            <w:pPr>
              <w:pStyle w:val="NoSpacing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15</w:t>
            </w:r>
          </w:p>
          <w:p w:rsidR="00BD07CC" w:rsidRPr="007E0E30" w:rsidRDefault="00BD07CC" w:rsidP="0050642B">
            <w:pPr>
              <w:pStyle w:val="NoSpacing"/>
              <w:rPr>
                <w:b/>
                <w:color w:val="FFFFFF"/>
                <w:sz w:val="18"/>
                <w:szCs w:val="18"/>
                <w:u w:val="single"/>
              </w:rPr>
            </w:pPr>
          </w:p>
          <w:p w:rsidR="00BD07CC" w:rsidRPr="007E0E30" w:rsidRDefault="00BD07CC" w:rsidP="0050642B">
            <w:pPr>
              <w:pStyle w:val="NoSpacing"/>
              <w:rPr>
                <w:b/>
                <w:color w:val="FFFFFF"/>
                <w:sz w:val="18"/>
                <w:szCs w:val="18"/>
                <w:u w:val="single"/>
              </w:rPr>
            </w:pPr>
          </w:p>
          <w:p w:rsidR="00BD07CC" w:rsidRPr="007E0E30" w:rsidRDefault="00BD07CC" w:rsidP="0050642B">
            <w:pPr>
              <w:pStyle w:val="NoSpacing"/>
              <w:rPr>
                <w:b/>
                <w:color w:val="FFFFFF"/>
                <w:sz w:val="18"/>
                <w:szCs w:val="18"/>
                <w:u w:val="single"/>
              </w:rPr>
            </w:pPr>
            <w:r w:rsidRPr="007E0E30">
              <w:rPr>
                <w:b/>
                <w:color w:val="FFFFFF"/>
                <w:sz w:val="18"/>
                <w:szCs w:val="18"/>
                <w:u w:val="single"/>
              </w:rPr>
              <w:t>Textbook:</w:t>
            </w:r>
          </w:p>
          <w:p w:rsidR="00BD07CC" w:rsidRPr="007E0E30" w:rsidRDefault="00BD07CC" w:rsidP="0050642B">
            <w:pPr>
              <w:pStyle w:val="NoSpacing"/>
              <w:rPr>
                <w:b/>
                <w:color w:val="FFFFFF"/>
                <w:sz w:val="18"/>
                <w:szCs w:val="18"/>
              </w:rPr>
            </w:pPr>
            <w:r w:rsidRPr="007E0E30">
              <w:rPr>
                <w:b/>
                <w:color w:val="FFFFFF"/>
                <w:sz w:val="18"/>
                <w:szCs w:val="18"/>
              </w:rPr>
              <w:t>Chapter(s)</w:t>
            </w:r>
          </w:p>
          <w:p w:rsidR="00BD07CC" w:rsidRDefault="00BD07CC" w:rsidP="0050642B">
            <w:pPr>
              <w:pStyle w:val="NoSpacing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Chapter 17</w:t>
            </w:r>
          </w:p>
          <w:p w:rsidR="00BD07CC" w:rsidRPr="000B63FA" w:rsidRDefault="00BD07CC" w:rsidP="0050642B">
            <w:pPr>
              <w:pStyle w:val="NoSpacing"/>
              <w:shd w:val="clear" w:color="auto" w:fill="0F243E"/>
              <w:rPr>
                <w:b/>
                <w:color w:val="FFFFFF"/>
                <w:u w:val="single"/>
              </w:rPr>
            </w:pPr>
          </w:p>
        </w:tc>
        <w:tc>
          <w:tcPr>
            <w:tcW w:w="2772" w:type="dxa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</w:tcPr>
          <w:p w:rsidR="00BD07CC" w:rsidRPr="008B52EF" w:rsidRDefault="00BD07CC" w:rsidP="008B52EF">
            <w:pPr>
              <w:numPr>
                <w:ilvl w:val="0"/>
                <w:numId w:val="36"/>
              </w:numPr>
              <w:rPr>
                <w:rFonts w:ascii="Arial" w:hAnsi="Arial" w:cs="Arial"/>
                <w:b/>
              </w:rPr>
            </w:pPr>
            <w:r w:rsidRPr="008B52EF">
              <w:rPr>
                <w:rFonts w:ascii="Arial" w:hAnsi="Arial" w:cs="Arial"/>
                <w:b/>
              </w:rPr>
              <w:t>**HWCK: Late work-Need 4 gold slips to turn in your Biogeochemical cycle booklet</w:t>
            </w:r>
          </w:p>
          <w:p w:rsidR="00BD07CC" w:rsidRPr="008B52EF" w:rsidRDefault="00BD07CC" w:rsidP="008B52EF">
            <w:pPr>
              <w:numPr>
                <w:ilvl w:val="0"/>
                <w:numId w:val="36"/>
              </w:numPr>
              <w:rPr>
                <w:rFonts w:ascii="Arial" w:hAnsi="Arial" w:cs="Arial"/>
                <w:b/>
              </w:rPr>
            </w:pPr>
            <w:r w:rsidRPr="008B52EF">
              <w:rPr>
                <w:rFonts w:ascii="Arial" w:hAnsi="Arial" w:cs="Arial"/>
                <w:b/>
              </w:rPr>
              <w:t>**Interactive Lecture: Biomes of the World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1B37AB">
              <w:rPr>
                <w:b/>
                <w:color w:val="0D0D0D"/>
                <w:sz w:val="14"/>
                <w:szCs w:val="14"/>
                <w:highlight w:val="lightGray"/>
                <w:shd w:val="clear" w:color="auto" w:fill="EAF1DD"/>
              </w:rPr>
              <w:t>(A-5,</w:t>
            </w:r>
            <w:r w:rsidRPr="001B37AB">
              <w:rPr>
                <w:b/>
                <w:color w:val="0D0D0D"/>
                <w:sz w:val="14"/>
                <w:szCs w:val="14"/>
                <w:highlight w:val="yellow"/>
              </w:rPr>
              <w:t xml:space="preserve"> C-1</w:t>
            </w:r>
            <w:r w:rsidRPr="001B37AB">
              <w:rPr>
                <w:b/>
                <w:color w:val="0D0D0D"/>
                <w:sz w:val="14"/>
                <w:szCs w:val="14"/>
                <w:shd w:val="clear" w:color="auto" w:fill="C6D9F1"/>
              </w:rPr>
              <w:t>, IM-1a</w:t>
            </w:r>
            <w:r w:rsidRPr="001B37AB">
              <w:rPr>
                <w:b/>
                <w:color w:val="0D0D0D"/>
                <w:sz w:val="14"/>
                <w:szCs w:val="14"/>
                <w:shd w:val="clear" w:color="auto" w:fill="E5B8B7"/>
              </w:rPr>
              <w:t>, T-1,2,3,7;</w:t>
            </w:r>
            <w:r w:rsidRPr="001B37AB">
              <w:rPr>
                <w:b/>
                <w:color w:val="0D0D0D"/>
                <w:sz w:val="14"/>
                <w:szCs w:val="14"/>
                <w:shd w:val="clear" w:color="auto" w:fill="EAF1DD"/>
              </w:rPr>
              <w:t xml:space="preserve"> </w:t>
            </w:r>
            <w:r w:rsidRPr="001B37AB">
              <w:rPr>
                <w:b/>
                <w:color w:val="0D0D0D"/>
                <w:sz w:val="14"/>
                <w:szCs w:val="14"/>
                <w:highlight w:val="lightGray"/>
                <w:shd w:val="clear" w:color="auto" w:fill="EAF1DD"/>
              </w:rPr>
              <w:t>IF-1,2,3ab,4,6)</w:t>
            </w:r>
          </w:p>
          <w:p w:rsidR="00BD07CC" w:rsidRPr="008B52EF" w:rsidRDefault="00BD07CC" w:rsidP="008B52EF">
            <w:pPr>
              <w:numPr>
                <w:ilvl w:val="0"/>
                <w:numId w:val="36"/>
              </w:numPr>
              <w:rPr>
                <w:rFonts w:ascii="Arial" w:hAnsi="Arial" w:cs="Arial"/>
                <w:b/>
              </w:rPr>
            </w:pPr>
            <w:r w:rsidRPr="008B52EF">
              <w:rPr>
                <w:rFonts w:ascii="Arial" w:hAnsi="Arial" w:cs="Arial"/>
                <w:b/>
              </w:rPr>
              <w:t>**Biome Jigsaw Chart</w:t>
            </w:r>
          </w:p>
          <w:p w:rsidR="00BD07CC" w:rsidRPr="008B52EF" w:rsidRDefault="00BD07CC" w:rsidP="005C4BF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**Tutoring/Makeup tests after school until 3:45pm today.</w:t>
            </w:r>
          </w:p>
        </w:tc>
        <w:tc>
          <w:tcPr>
            <w:tcW w:w="2808" w:type="dxa"/>
            <w:gridSpan w:val="2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</w:tcPr>
          <w:p w:rsidR="00BD07CC" w:rsidRPr="008B52EF" w:rsidRDefault="00BD07CC" w:rsidP="008B52EF">
            <w:pPr>
              <w:pStyle w:val="NoSpacing"/>
              <w:numPr>
                <w:ilvl w:val="0"/>
                <w:numId w:val="36"/>
              </w:numPr>
              <w:rPr>
                <w:b/>
                <w:color w:val="000000"/>
                <w:u w:val="single"/>
              </w:rPr>
            </w:pPr>
            <w:r w:rsidRPr="008B52EF">
              <w:rPr>
                <w:b/>
                <w:color w:val="000000"/>
                <w:u w:val="single"/>
              </w:rPr>
              <w:t>Pre-lab Lecture: Biome Bags</w:t>
            </w:r>
          </w:p>
          <w:p w:rsidR="00BD07CC" w:rsidRPr="008B52EF" w:rsidRDefault="00BD07CC" w:rsidP="00495608">
            <w:pPr>
              <w:pStyle w:val="NoSpacing"/>
              <w:rPr>
                <w:b/>
                <w:color w:val="000000"/>
                <w:u w:val="single"/>
              </w:rPr>
            </w:pPr>
          </w:p>
          <w:p w:rsidR="00BD07CC" w:rsidRDefault="00BD07CC" w:rsidP="00F66C31">
            <w:pPr>
              <w:pStyle w:val="NoSpacing"/>
              <w:numPr>
                <w:ilvl w:val="0"/>
                <w:numId w:val="36"/>
              </w:numPr>
              <w:jc w:val="center"/>
              <w:rPr>
                <w:b/>
              </w:rPr>
            </w:pPr>
            <w:r w:rsidRPr="008B52EF">
              <w:rPr>
                <w:b/>
                <w:color w:val="000000"/>
                <w:u w:val="single"/>
              </w:rPr>
              <w:t>Lab: Biome Bags (3 parts)</w:t>
            </w:r>
            <w:r>
              <w:rPr>
                <w:b/>
                <w:color w:val="000000"/>
                <w:u w:val="single"/>
              </w:rPr>
              <w:t xml:space="preserve"> </w:t>
            </w:r>
            <w:r>
              <w:rPr>
                <w:b/>
              </w:rPr>
              <w:t>Review- Study Guide concepts, questions &amp; Answers</w:t>
            </w:r>
          </w:p>
          <w:p w:rsidR="00BD07CC" w:rsidRPr="008B52EF" w:rsidRDefault="00BD07CC" w:rsidP="008B52EF">
            <w:pPr>
              <w:pStyle w:val="NoSpacing"/>
              <w:numPr>
                <w:ilvl w:val="0"/>
                <w:numId w:val="36"/>
              </w:numPr>
              <w:rPr>
                <w:b/>
                <w:color w:val="000000"/>
                <w:u w:val="single"/>
              </w:rPr>
            </w:pPr>
          </w:p>
          <w:p w:rsidR="00BD07CC" w:rsidRPr="008B52EF" w:rsidRDefault="00BD07CC" w:rsidP="00495608">
            <w:pPr>
              <w:pStyle w:val="NoSpacing"/>
              <w:rPr>
                <w:b/>
                <w:color w:val="000000"/>
                <w:u w:val="single"/>
              </w:rPr>
            </w:pPr>
          </w:p>
          <w:p w:rsidR="00BD07CC" w:rsidRDefault="00BD07CC" w:rsidP="008B52EF">
            <w:pPr>
              <w:pStyle w:val="NoSpacing"/>
              <w:numPr>
                <w:ilvl w:val="0"/>
                <w:numId w:val="36"/>
              </w:numPr>
              <w:rPr>
                <w:b/>
                <w:color w:val="000000"/>
                <w:u w:val="single"/>
              </w:rPr>
            </w:pPr>
            <w:r w:rsidRPr="008B52EF">
              <w:rPr>
                <w:b/>
                <w:color w:val="000000"/>
                <w:u w:val="single"/>
              </w:rPr>
              <w:t>Students may complete the Biome Booklet for an extra 130 point test grade, but it is extra credit/optional.  Due on Nov. 30</w:t>
            </w:r>
            <w:r w:rsidRPr="008B52EF">
              <w:rPr>
                <w:b/>
                <w:color w:val="000000"/>
                <w:u w:val="single"/>
                <w:vertAlign w:val="superscript"/>
              </w:rPr>
              <w:t>th</w:t>
            </w:r>
            <w:r w:rsidRPr="008B52EF">
              <w:rPr>
                <w:b/>
                <w:color w:val="000000"/>
                <w:u w:val="single"/>
              </w:rPr>
              <w:t>.</w:t>
            </w:r>
          </w:p>
          <w:p w:rsidR="00BD07CC" w:rsidRPr="008B52EF" w:rsidRDefault="00BD07CC" w:rsidP="008B52EF">
            <w:pPr>
              <w:pStyle w:val="NoSpacing"/>
              <w:numPr>
                <w:ilvl w:val="0"/>
                <w:numId w:val="36"/>
              </w:numPr>
              <w:rPr>
                <w:b/>
                <w:color w:val="000000"/>
                <w:u w:val="single"/>
              </w:rPr>
            </w:pPr>
            <w:r>
              <w:rPr>
                <w:rFonts w:ascii="Arial" w:hAnsi="Arial" w:cs="Arial"/>
                <w:b/>
              </w:rPr>
              <w:t>**Tutoring/Makeup tests after school until 3:45pm today.</w:t>
            </w:r>
          </w:p>
        </w:tc>
        <w:tc>
          <w:tcPr>
            <w:tcW w:w="7992" w:type="dxa"/>
            <w:gridSpan w:val="12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</w:tcPr>
          <w:p w:rsidR="00BD07CC" w:rsidRDefault="00BD07CC" w:rsidP="00D456B3">
            <w:pPr>
              <w:pStyle w:val="NoSpacing"/>
              <w:jc w:val="center"/>
              <w:rPr>
                <w:rFonts w:ascii="Bradley Hand ITC" w:hAnsi="Bradley Hand ITC"/>
                <w:b/>
                <w:color w:val="993300"/>
                <w:sz w:val="48"/>
                <w:szCs w:val="48"/>
                <w:u w:val="single"/>
              </w:rPr>
            </w:pPr>
            <w:r>
              <w:rPr>
                <w:rFonts w:ascii="Bradley Hand ITC" w:hAnsi="Bradley Hand ITC"/>
                <w:b/>
                <w:color w:val="993300"/>
                <w:sz w:val="48"/>
                <w:szCs w:val="48"/>
                <w:u w:val="single"/>
              </w:rPr>
              <w:t>No School</w:t>
            </w:r>
          </w:p>
          <w:p w:rsidR="00BD07CC" w:rsidRPr="0050642B" w:rsidRDefault="00BD07CC" w:rsidP="00D456B3">
            <w:pPr>
              <w:pStyle w:val="NoSpacing"/>
              <w:jc w:val="center"/>
              <w:rPr>
                <w:rFonts w:ascii="Bradley Hand ITC" w:hAnsi="Bradley Hand ITC"/>
                <w:b/>
                <w:color w:val="993300"/>
                <w:sz w:val="48"/>
                <w:szCs w:val="48"/>
                <w:u w:val="single"/>
              </w:rPr>
            </w:pPr>
            <w:r w:rsidRPr="0050642B">
              <w:rPr>
                <w:rFonts w:ascii="Bradley Hand ITC" w:hAnsi="Bradley Hand ITC"/>
                <w:b/>
                <w:color w:val="993300"/>
                <w:sz w:val="48"/>
                <w:szCs w:val="48"/>
                <w:u w:val="single"/>
              </w:rPr>
              <w:t xml:space="preserve">Happy </w:t>
            </w:r>
          </w:p>
          <w:p w:rsidR="00BD07CC" w:rsidRPr="0050642B" w:rsidRDefault="00BD07CC" w:rsidP="00D456B3">
            <w:pPr>
              <w:pStyle w:val="NoSpacing"/>
              <w:jc w:val="center"/>
              <w:rPr>
                <w:rFonts w:ascii="Bradley Hand ITC" w:hAnsi="Bradley Hand ITC"/>
                <w:b/>
                <w:color w:val="993300"/>
                <w:sz w:val="48"/>
                <w:szCs w:val="48"/>
                <w:u w:val="single"/>
              </w:rPr>
            </w:pPr>
            <w:r w:rsidRPr="0050642B">
              <w:rPr>
                <w:rFonts w:ascii="Bradley Hand ITC" w:hAnsi="Bradley Hand ITC"/>
                <w:b/>
                <w:color w:val="993300"/>
                <w:sz w:val="48"/>
                <w:szCs w:val="48"/>
                <w:u w:val="single"/>
              </w:rPr>
              <w:t xml:space="preserve">Thanksgiving </w:t>
            </w:r>
          </w:p>
          <w:p w:rsidR="00BD07CC" w:rsidRDefault="00BD07CC" w:rsidP="00D456B3">
            <w:pPr>
              <w:pStyle w:val="NoSpacing"/>
              <w:jc w:val="center"/>
              <w:rPr>
                <w:rFonts w:ascii="Bradley Hand ITC" w:hAnsi="Bradley Hand ITC"/>
                <w:b/>
                <w:color w:val="000000"/>
                <w:sz w:val="48"/>
                <w:szCs w:val="48"/>
                <w:u w:val="single"/>
              </w:rPr>
            </w:pPr>
            <w:r w:rsidRPr="0050642B">
              <w:rPr>
                <w:rFonts w:ascii="Bradley Hand ITC" w:hAnsi="Bradley Hand ITC"/>
                <w:b/>
                <w:color w:val="993300"/>
                <w:sz w:val="48"/>
                <w:szCs w:val="48"/>
                <w:u w:val="single"/>
              </w:rPr>
              <w:t>Break!!</w:t>
            </w:r>
          </w:p>
          <w:p w:rsidR="00BD07CC" w:rsidRPr="00D456B3" w:rsidRDefault="00BD07CC" w:rsidP="0050642B">
            <w:pPr>
              <w:pStyle w:val="NoSpacing"/>
              <w:jc w:val="center"/>
              <w:rPr>
                <w:rFonts w:ascii="Bradley Hand ITC" w:hAnsi="Bradley Hand ITC"/>
                <w:b/>
                <w:color w:val="993300"/>
                <w:sz w:val="48"/>
                <w:szCs w:val="48"/>
              </w:rPr>
            </w:pPr>
            <w:r>
              <w:rPr>
                <w:noProof/>
              </w:rPr>
            </w:r>
            <w:r w:rsidRPr="008606E5">
              <w:rPr>
                <w:rFonts w:ascii="Bradley Hand ITC" w:hAnsi="Bradley Hand ITC"/>
                <w:b/>
                <w:color w:val="993300"/>
                <w:sz w:val="48"/>
                <w:szCs w:val="48"/>
              </w:rPr>
              <w:pict>
                <v:group id="_x0000_s1026" editas="canvas" style="width:141.75pt;height:57pt;mso-position-horizontal-relative:char;mso-position-vertical-relative:line" coordsize="2835,1140">
                  <o:lock v:ext="edit" aspectratio="t"/>
                  <v:shape id="_x0000_s1027" type="#_x0000_t75" style="position:absolute;width:2835;height:1140" o:preferrelative="f">
                    <v:fill o:detectmouseclick="t"/>
                    <v:path o:extrusionok="t" o:connecttype="none"/>
                    <o:lock v:ext="edit" text="t"/>
                  </v:shape>
                  <v:shape id="_x0000_s1028" style="position:absolute;left:794;top:26;width:438;height:431" coordsize="438,431" path="m295,396r-1,-4l288,381r-6,-14l277,351r-3,-17l272,318r6,-13l290,298r28,7l321,298r6,-15l339,270r15,-6l353,259r,-15l359,230r14,-10l356,214r4,-4l369,198r14,-17l398,160r16,-21l427,118r8,-18l438,87,431,77r-6,1l414,84r-13,6l393,94r3,-7l403,66r9,-20l415,38r-1,l409,39r-6,1l396,43r-8,5l380,55r-5,9l370,74,360,26r-1,1l354,29r-7,4l340,38r-9,5l323,49r-8,7l310,64r-8,11l298,81r-1,l297,81r-3,-9l291,51r,-26l298,r-4,l285,4,274,16,262,38,240,1r-2,3l230,13r-5,10l220,33r-3,9l216,51r-2,5l213,59,181,51r-3,8l173,78r-6,23l167,123r1,16l171,149r2,7l173,159r-3,-2l160,153r-13,-4l129,143r-17,-6l95,134,79,131r-13,2l51,139r-7,4l41,146r,1l46,149r8,4l64,160r6,8l67,168r-5,l51,169r-11,2l28,173r-11,5l7,184,,192r,10l1,202r4,-1l11,198r7,-1l25,197r8,1l40,199r4,6l47,220r-3,13l40,241r-3,5l38,246r3,-2l47,241r7,-1l62,238r8,l79,238r7,2l93,243r9,3l109,249r7,2l124,254r5,3l135,259r4,l150,260r11,2l170,263r4,l170,266r-9,7l151,282r-6,8l148,293r10,-1l170,290r6,-1l173,295r-6,11l161,318r-1,7l163,325r5,l178,324r11,-2l200,319r10,l219,318r6,1l236,328r7,13l246,354r,6l248,363r3,5l256,379r9,11l275,403r13,12l302,423r16,8l295,396xe" fillcolor="#ddaa30" stroked="f">
                    <v:path arrowok="t"/>
                  </v:shape>
                  <v:shape id="_x0000_s1029" style="position:absolute;left:1050;top:318;width:65;height:140" coordsize="65,140" path="m23,l16,3,10,9,5,19,,32,,52,8,71,18,89r13,16l42,120r12,10l62,137r3,3l62,136,55,126,45,111,35,94,25,74,18,55,13,39,16,26r3,-4l22,17r3,-1l28,13,23,xe" fillcolor="#a0dbc1" stroked="f">
                    <v:path arrowok="t"/>
                  </v:shape>
                  <v:shape id="_x0000_s1030" style="position:absolute;left:1058;top:233;width:125;height:225" coordsize="125,225" path="m60,225r-3,-4l51,211,41,195,31,176,23,156,15,137,13,120r2,-13l21,99r7,-4l36,94r7,1l49,98r5,3l57,104r2,1l59,104r1,-6l63,91r4,-9l73,75r9,-6l92,66r13,2l103,66r-2,-4l96,56,93,49r,-9l98,31r10,-8l125,14,73,,96,16r-3,2l88,24,82,36r1,14l77,55,66,63,56,75,53,88,51,86,46,85,38,82,28,81r-8,1l11,88,4,96,,112r,21l5,151r10,19l27,187r11,16l50,215r7,7l60,225xe" fillcolor="black" stroked="f">
                    <v:path arrowok="t"/>
                  </v:shape>
                  <v:shape id="_x0000_s1031" style="position:absolute;left:1153;top:107;width:73;height:130" coordsize="73,130" path="m73,l63,1,49,7,37,14r-4,3l34,17r3,-1l43,17r7,6l52,30,49,40,43,55,34,72,24,88,14,105,6,120,,130r4,-6l10,117r7,-9l26,98,33,87,43,75,50,62,59,50,66,32,70,14,72,4,73,xe" fillcolor="#c9b596" stroked="f">
                    <v:path arrowok="t"/>
                  </v:shape>
                  <v:shape id="_x0000_s1032" style="position:absolute;left:1086;top:43;width:153;height:162" coordsize="153,162" path="m90,162r3,-3l101,151r12,-13l126,122r11,-18l148,86r5,-18l153,51r-5,1l135,55r-15,7l111,74r3,-9l123,44,133,23,146,12r-3,l137,13r-8,2l119,16r-12,5l97,25r-9,7l83,41,81,38,78,28,77,15,83,,80,,74,2,65,6,52,12,39,21,26,34,12,51,,73,2,71,8,65r8,-8l25,48,35,39,45,31r9,-6l61,22r,4l64,39r3,18l74,75r3,-7l86,52,97,36r17,-7l110,35r-7,16l97,70r1,20l103,87r8,-6l123,74r10,-1l133,75r-3,8l127,93r-4,13l116,122r-7,14l100,151,90,162xe" fillcolor="black" stroked="f">
                    <v:path arrowok="t"/>
                  </v:shape>
                  <v:shape id="_x0000_s1033" style="position:absolute;left:1033;top:358;width:39;height:74" coordsize="39,74" path="m39,74l35,68,25,52,12,29,4,,3,2,1,6,,13r,9l3,34r7,13l22,60,39,74xe" fillcolor="black" stroked="f">
                    <v:path arrowok="t"/>
                  </v:shape>
                  <v:shape id="_x0000_s1034" style="position:absolute;left:962;top:26;width:127;height:172" coordsize="127,172" path="m21,74r2,3l29,79r7,2l45,82r9,2l59,85r6,2l67,87,65,75r,-17l67,43r1,-5l75,48,87,58r10,8l101,69r-1,-4l103,58r3,-5l107,51r3,10l116,71r6,7l124,81r,-2l126,77r-2,-8l123,55r-1,-3l122,48r,-3l122,40r,-8l122,23r1,-7l126,7r,-1l127,3r,-2l127,r-1,l126,r,l124,,106,14r-5,9l100,26r-3,4l96,33r-2,5l72,1r,l71,3,70,4,68,6,49,40r-1,8l46,53r-1,5l45,59,31,55,13,56r-1,l12,58r,l10,59,8,66,6,75,3,87,,97r2,27l6,147r4,18l13,172r,-19l16,120,19,88,21,74xe" fillcolor="#c9b596" stroked="f">
                    <v:path arrowok="t"/>
                  </v:shape>
                  <v:shape id="_x0000_s1035" style="position:absolute;left:847;width:257;height:205" coordsize="257,205" path="m237,75r1,-7l241,51r6,-21l257,14r-2,l251,16r-6,1l239,22r-8,4l224,33r-6,9l212,53r-3,-4l202,36,196,19,196,r-1,1l189,6r-7,7l174,23r-8,10l160,46r-4,15l154,77r-1,-2l147,71r-9,-3l127,65r-2,3l120,78r-6,13l108,108r-6,19l99,146r2,19l108,181r-3,-2l97,175,84,169,69,163,52,159,33,157r-17,2l,165r4,l17,168r19,2l58,175r23,6l102,188r19,9l134,205r-4,-13l123,162r-3,-39l131,88r33,9l164,92r,-13l169,62,182,43r3,3l193,55r9,9l212,71r3,-6l221,53r7,-13l237,33r-2,6l234,51r,14l237,75xe" fillcolor="black" stroked="f">
                    <v:path arrowok="t"/>
                  </v:shape>
                  <v:shape id="_x0000_s1036" style="position:absolute;left:775;top:173;width:183;height:117" coordsize="183,117" path="m60,r3,2l72,6r10,6l89,21,86,19,79,18,68,15r-13,l40,18,24,25,11,39,,61r1,l7,60r9,-2l26,57r10,l46,58r9,3l60,67r,4l59,81,53,94,42,107r2,-1l53,104r12,-1l79,100,95,99r16,1l124,102r10,5l143,113r8,3l158,117r9,l173,117r6,-1l182,115r1,l182,115r-3,l174,113r-7,-1l160,109r-9,-3l141,100,131,94,121,89,109,86r-10,l89,86r-8,3l73,90r-4,1l68,93r1,-4l72,77,73,65,69,54,63,51,57,48r-8,l42,47r-8,l29,48r-5,l23,48r1,-1l29,42r7,-4l44,32,56,28,69,25,83,24r18,4l101,26r1,-1l102,22r-1,-4l96,13,89,8,78,5,60,xe" fillcolor="black" stroked="f">
                    <v:path arrowok="t"/>
                  </v:shape>
                  <v:shape id="_x0000_s1037" style="position:absolute;left:1045;top:137;width:93;height:192" coordsize="93,192" path="m,192r,-7l,166,1,140,7,109,15,75,30,44,51,18,82,,76,3,64,12,51,25,41,41r2,l47,38r4,-2l59,33r8,-2l76,29r9,l93,31r-3,l85,32r-9,1l66,36,54,41,43,48,33,58,26,71,15,99r-5,23l7,136r,6l10,139r8,-6l30,127r16,-5l41,125r-8,7l21,142r-7,13l8,169,4,181r-3,9l,192xe" fillcolor="black" stroked="f">
                    <v:path arrowok="t"/>
                  </v:shape>
                  <v:shape id="_x0000_s1038" style="position:absolute;left:900;top:205;width:117;height:96" coordsize="117,96" path="m117,96r,-3l114,84,108,71,100,57,85,39,65,25,36,10,,,2,,5,2,9,3r7,3l22,9r9,4l38,18r7,5l42,23r-7,3l26,32,19,44r3,-3l29,35,42,31r19,2l72,39r11,7l93,57r7,11l107,78r6,9l116,93r1,3xe" fillcolor="black" stroked="f">
                    <v:path arrowok="t"/>
                  </v:shape>
                  <v:shape id="_x0000_s1039" style="position:absolute;left:1019;top:87;width:41;height:146" coordsize="41,146" path="m1,146l,127,1,83,7,34,26,,23,8,18,27,13,49,11,68r2,-5l20,56r8,-7l41,47r-5,6l24,70,11,101,1,143r,3xe" fillcolor="black" stroked="f">
                    <v:path arrowok="t"/>
                  </v:shape>
                  <v:shape id="_x0000_s1040" style="position:absolute;left:922;top:292;width:111;height:78" coordsize="111,78" path="m111,61r-3,l99,59r-11,l73,58,59,59,45,63,32,69,22,78r1,-6l26,56,33,40,46,29r-1,l40,29r-5,l27,30r-7,2l11,33,6,36,,40,1,39,4,35,9,29r5,-7l22,14,29,9,37,3,46,,43,1,37,7r-7,7l26,22r3,-2l36,17r10,l56,20r-3,3l48,32,42,42,40,53r3,l50,52r9,-2l72,50r12,l95,52r10,3l111,61xe" fillcolor="black" stroked="f">
                    <v:path arrowok="t"/>
                  </v:shape>
                  <v:shape id="_x0000_s1041" style="position:absolute;left:1702;top:251;width:439;height:431" coordsize="439,431" path="m298,395r-2,-4l290,380r-5,-14l279,350r-4,-17l275,317r5,-13l292,297r27,7l322,297r7,-15l339,269r16,-6l354,258r,-15l360,229r14,-10l357,213r4,-5l370,197r14,-17l400,161r15,-22l427,119r9,-19l439,87,433,77r-6,1l415,84r-13,6l396,94r3,-7l406,67r7,-20l417,38r-1,l412,39r-6,2l399,44r-9,4l383,55r-6,9l373,74,361,26r-1,2l355,29r-5,5l341,38r-7,6l325,50r-7,7l312,64r-7,12l301,80r-3,1l298,81r-3,-8l292,51r,-26l299,r-3,l286,5,276,16,264,38,241,2r-3,3l233,12r-7,10l221,32r-3,10l217,51r-2,6l214,60,184,51r-3,9l175,78r-6,24l168,123r1,16l172,149r2,7l174,159r-3,-1l161,154r-13,-5l130,143r-17,-5l96,135,80,132r-12,1l52,139r-7,3l44,145r,1l48,148r9,6l67,161r6,7l70,168r-6,l54,169r-12,2l31,174r-13,4l8,184,,193r2,10l3,203r5,-2l13,198r8,-1l28,197r7,1l41,200r4,6l48,219r-3,13l41,240r-3,5l39,245r3,-2l48,240r7,-1l62,237r9,l80,237r8,2l96,242r8,3l112,247r7,3l126,253r6,3l136,258r4,l150,259r12,1l172,262r4,l172,265r-9,7l153,281r-7,8l150,292r11,-1l172,289r6,-1l175,292r-6,12l162,315r-1,8l163,323r8,l179,321r10,-1l201,318r10,-1l220,317r6,l237,326r7,14l247,353r,6l249,362r2,5l257,378r9,11l276,402r13,12l303,424r18,7l298,395xe" fillcolor="#ddaa30" stroked="f">
                    <v:path arrowok="t"/>
                  </v:shape>
                  <v:shape id="_x0000_s1042" style="position:absolute;left:1961;top:542;width:65;height:140" coordsize="65,140" path="m21,l14,3,8,8,3,19,,32,,52,7,71,17,89r13,16l42,120r11,10l62,137r3,3l62,136,55,126,44,111,34,92,24,74,16,55,13,37,14,24r3,-4l21,17r3,-3l27,13,21,xe" fillcolor="#a0dbc1" stroked="f">
                    <v:path arrowok="t"/>
                  </v:shape>
                  <v:shape id="_x0000_s1043" style="position:absolute;left:1968;top:457;width:125;height:226" coordsize="125,226" path="m59,226r-3,-4l50,212,42,196,32,177,22,157,16,137,11,120r3,-14l20,99r7,-4l35,93r7,2l48,98r5,3l56,104r2,1l58,104r1,-6l62,91r4,-9l72,75r9,-6l91,66r13,1l102,66,99,62,95,56,94,49r,-9l98,30r10,-9l125,13,73,,97,15r-3,3l86,24,82,36r2,14l78,54,66,63,55,75,52,88,50,86,45,85,37,82,29,80r-9,2l11,86,4,96,,112r,21l6,153r10,19l27,189r12,14l49,216r7,8l59,226xe" fillcolor="black" stroked="f">
                    <v:path arrowok="t"/>
                  </v:shape>
                  <v:shape id="_x0000_s1044" style="position:absolute;left:2062;top:332;width:73;height:129" coordsize="73,129" path="m73,l63,2,49,8,37,15r-4,3l34,18r5,-2l44,18r8,5l53,31,50,41,44,55,36,71,26,88,16,104,7,119,,129r4,-4l10,117r7,-8l26,99,34,87,43,75,52,62,60,51,66,32,70,15,73,5,73,xe" fillcolor="#c9b596" stroked="f">
                    <v:path arrowok="t"/>
                  </v:shape>
                  <v:shape id="_x0000_s1045" style="position:absolute;left:1995;top:269;width:153;height:162" coordsize="153,162" path="m91,162r3,-3l103,150r11,-13l127,121r12,-17l149,85r4,-19l153,49r-6,1l134,53r-14,7l111,73r3,-8l123,43,134,21,146,10r-3,l137,11r-8,2l119,16r-12,3l97,24r-9,8l83,40,81,37,78,27,77,14,83,,80,,74,1,65,6,52,11,39,20,26,33,12,50,,72,2,71,8,65r8,-9l26,47,36,39,46,30r9,-6l61,21r,5l64,39r4,17l75,75r3,-7l87,52,98,36r16,-7l110,34r-7,16l97,69r1,20l103,86r10,-5l124,73r10,-1l134,75r-2,7l129,92r-5,13l117,121r-7,15l101,150,91,162xe" fillcolor="black" stroked="f">
                    <v:path arrowok="t"/>
                  </v:shape>
                  <v:shape id="_x0000_s1046" style="position:absolute;left:1942;top:582;width:40;height:74" coordsize="40,74" path="m40,74l36,68,24,52,13,29,4,,3,2,1,6,,13r1,9l4,34r6,13l22,60,40,74xe" fillcolor="black" stroked="f">
                    <v:path arrowok="t"/>
                  </v:shape>
                  <v:shape id="_x0000_s1047" style="position:absolute;left:1871;top:251;width:127;height:172" coordsize="127,172" path="m20,74r5,3l31,80r7,1l46,83r9,1l61,86r6,1l68,87,67,76r,-18l68,44r,-6l75,48,87,58r10,9l101,70r,-5l104,58r3,-4l108,51r2,10l117,71r6,7l126,81r,-1l126,77r,-7l123,55r,-3l123,48r,-3l123,41r,-9l123,24r1,-8l127,8r,-2l127,3r,-1l127,r,l127,r-1,l126,,107,15r-6,9l100,26r-2,5l97,34r-2,4l72,2r,l71,3r,2l69,6,51,39r-2,8l46,54r-1,4l45,60,31,55,15,57r-2,l13,58r-1,l12,60,9,67,6,76,3,87,,97r2,28l6,148r4,17l13,172r,-18l16,120,19,89,20,74xe" fillcolor="#c9b596" stroked="f">
                    <v:path arrowok="t"/>
                  </v:shape>
                  <v:shape id="_x0000_s1048" style="position:absolute;left:1756;top:225;width:257;height:206" coordsize="257,206" path="m236,76r2,-8l241,51r6,-20l257,15r-2,l251,16r-6,2l239,21r-7,5l225,34r-7,8l213,54r-3,-4l203,37,197,19,197,r-1,2l190,6r-7,7l176,22r-9,12l160,47r-4,14l154,76r-1,-2l148,71r-8,-3l128,65r-1,3l121,78r-6,13l108,109r-4,19l101,146r1,19l109,181r-2,-1l98,175,85,169,71,164,52,159,34,158r-18,1l,165r4,l17,168r19,3l58,175r23,6l102,188r19,9l134,206r-4,-13l122,162r-2,-39l131,89r35,8l164,93r2,-13l170,63,182,44r2,3l193,55r10,9l212,71r3,-6l221,54r7,-13l236,34r-1,5l235,51r-1,14l236,76xe" fillcolor="black" stroked="f">
                    <v:path arrowok="t"/>
                  </v:shape>
                  <v:shape id="_x0000_s1049" style="position:absolute;left:1684;top:397;width:184;height:117" coordsize="184,117" path="m62,r3,2l73,6r10,7l91,22,88,21,80,18,69,16,55,15,40,18,24,26,11,39,,61r1,l7,60r9,-2l26,58r10,l46,60r9,2l62,67r,4l60,81,55,94,42,107r2,-1l53,104r12,-1l80,100,95,99r16,1l125,101r10,6l144,113r9,3l160,117r8,l174,117r6,-1l183,114r1,l183,114r-3,l176,113r-8,-1l161,109r-8,-3l143,100,132,94,122,88,111,86r-12,l89,86r-9,2l73,90r-4,1l67,93r2,-5l73,77r,-12l69,55,65,52,57,49,50,48r-7,l36,48r-6,l26,49r-2,l26,48r4,-4l37,39r9,-5l57,29,70,26,85,25r17,4l102,28r2,-2l104,23r-2,-4l98,13,91,9,79,5,62,xe" fillcolor="black" stroked="f">
                    <v:path arrowok="t"/>
                  </v:shape>
                  <v:shape id="_x0000_s1050" style="position:absolute;left:1953;top:363;width:96;height:190" coordsize="96,190" path="m,190r,-7l,164,2,138,8,107,18,73,32,43,54,17,84,,78,3,67,11,52,24,42,40r2,l48,37r6,-1l61,33r9,-3l78,29r9,-2l96,29r-3,l87,30r-9,1l67,34,55,40,44,47,34,57,26,70,16,96r-4,24l9,134r,6l12,137r7,-6l32,125r15,-5l42,122r-8,8l24,140r-9,13l9,167,5,179r-3,8l,190xe" fillcolor="black" stroked="f">
                    <v:path arrowok="t"/>
                  </v:shape>
                  <v:shape id="_x0000_s1051" style="position:absolute;left:1809;top:431;width:119;height:93" coordsize="119,93" path="m119,93r,-2l116,82,110,69,101,54,85,39,65,23,36,10,,,2,,5,1,9,2r7,3l22,8r9,5l38,17r7,6l42,23r-7,3l26,30,19,41r3,-2l29,33,42,30r19,1l72,37r12,7l93,54r8,12l108,76r6,9l117,91r2,2xe" fillcolor="black" stroked="f">
                    <v:path arrowok="t"/>
                  </v:shape>
                  <v:shape id="_x0000_s1052" style="position:absolute;left:1928;top:312;width:43;height:145" coordsize="43,145" path="m1,145l,126,1,82,8,35,27,,24,9,20,28,14,49,12,68r2,-4l20,56,30,49,43,48r-6,6l25,71,11,101,2,143r-1,2xe" fillcolor="black" stroked="f">
                    <v:path arrowok="t"/>
                  </v:shape>
                  <v:shape id="_x0000_s1053" style="position:absolute;left:1831;top:516;width:111;height:78" coordsize="111,78" path="m111,61r-3,l99,59r-11,l73,58,59,59,45,63,32,69,21,78r2,-6l26,56,33,40,46,29r-1,l40,29r-6,l27,30r-7,2l11,33,6,36,,40,1,39,4,34,9,29r5,-8l21,14,30,8,37,3,46,,43,1,37,7r-7,6l26,20r3,-1l36,17,46,16r12,4l55,23r-8,9l42,42,40,53r3,l50,52r9,-2l72,50r12,l95,52r10,3l111,61xe" fillcolor="black" stroked="f">
                    <v:path arrowok="t"/>
                  </v:shape>
                  <v:shape id="_x0000_s1054" style="position:absolute;left:2278;top:137;width:390;height:405" coordsize="390,405" path="m48,377r3,-3l58,366,68,354,79,341r9,-16l92,311,91,298,81,288,52,285r,-7l51,263,43,246,30,237r3,-6l38,218,36,203,25,188r18,l40,182,35,169,28,149,19,125,10,99,4,75,,55,2,42,12,35r4,4l28,46,38,57r4,5l42,54,40,33,39,12,38,2r5,3l53,13,65,28r4,21l95,7r5,5l111,23r12,16l131,58r3,13l137,77r2,1l139,78r4,-7l153,52r9,-26l162,r3,2l173,7r7,15l185,48,217,19r1,4l222,32r3,12l227,55r-2,9l225,73r,7l225,83r32,l257,91r1,21l257,136r-6,20l244,171r-4,10l237,188r-2,2l240,190r8,-2l264,188r17,-1l299,187r19,1l332,191r11,4l356,204r6,7l364,214r,2l359,216r-10,2l336,221r-7,6l332,229r6,1l346,234r10,5l368,246r9,7l385,262r5,10l387,281r-2,-2l382,278r-5,-5l371,270r-7,-1l356,268r-7,l343,272r-7,13l336,298r2,10l339,312r-1,-1l335,309r-5,-4l325,302r-7,-4l309,295r-7,-3l293,292r-9,l276,292r-8,2l260,294r-7,1l247,295r-6,l237,295r-9,-3l217,291r-11,-3l202,288r3,4l212,302r6,10l222,321r-4,3l208,320r-10,-5l193,312r2,6l198,330r1,13l199,350r-3,l189,347r-7,-4l172,338r-10,-4l153,330r-9,-3l139,325r-15,5l114,341r-7,12l105,359r-1,1l98,366r-8,7l78,382r-13,8l49,398r-17,5l15,405,48,377xe" fillcolor="#e07f84" stroked="f">
                    <v:path arrowok="t"/>
                  </v:shape>
                  <v:shape id="_x0000_s1055" style="position:absolute;left:2290;top:422;width:93;height:120" coordsize="93,120" path="m82,r6,6l92,13r1,9l93,35,86,53,75,69,60,84,43,97,27,107r-14,7l4,118,,120r4,-3l13,110,27,98,43,84,57,69,70,53,79,39,80,26,79,22,78,17,75,14,73,11,82,xe" fillcolor="#9bc4c4" stroked="f">
                    <v:path arrowok="t"/>
                  </v:shape>
                  <v:shape id="_x0000_s1056" style="position:absolute;left:2287;top:321;width:91;height:221" coordsize="91,221" path="m,221r4,-3l13,209,26,198,42,182,56,166,69,150r9,-16l79,121,69,107,56,102r-13,3l37,107r,-8l36,82,26,65,4,58,6,56r4,-3l16,49r4,-6l21,34,20,24,14,13,,,53,3,27,10r3,3l33,21r1,12l29,47r4,5l42,65r7,14l47,92r3,l56,91r7,l72,92r9,5l88,104r3,11l91,131r-6,19l73,166,57,182,42,195,26,206r-13,8l3,219,,221xe" fillcolor="black" stroked="f">
                    <v:path arrowok="t"/>
                  </v:shape>
                  <v:shape id="_x0000_s1057" style="position:absolute;left:2285;top:175;width:36;height:146" coordsize="36,146" path="m2,l12,6r11,8l32,24r4,5l35,27,32,26r-7,l16,29,13,46r5,33l28,117r7,29l29,131,19,108,9,81,,52,,32,,14,2,4,2,xe" fillcolor="#cc5477" stroked="f">
                    <v:path arrowok="t"/>
                  </v:shape>
                  <v:shape id="_x0000_s1058" style="position:absolute;left:2274;top:123;width:145;height:162" coordsize="145,162" path="m32,162r-2,-5l24,147,17,131,10,113,4,92,,71,,52,6,36r5,3l23,46,33,56r6,15l39,60,37,39,33,14,24,r2,1l32,3r8,4l49,13r8,7l66,27r6,10l75,47r3,-2l83,36,88,24,88,8r1,2l95,13r9,7l112,29r10,13l133,58r7,18l145,101r-1,-3l140,92,135,82,128,71,121,59,114,49r-6,-9l102,36r-1,4l95,52,86,66,73,82,72,75,69,58,62,39,49,27r1,7l55,50,53,71,46,89,43,85,36,76,26,66,17,62r,10l17,98r4,32l32,162xe" fillcolor="black" stroked="f">
                    <v:path arrowok="t"/>
                  </v:shape>
                  <v:shape id="_x0000_s1059" style="position:absolute;left:2339;top:470;width:56;height:60" coordsize="56,60" path="m,60l1,59,5,56r8,-4l21,44r9,-8l39,26,49,13,56,r,1l56,5r,8l53,21,47,31,37,41,21,52,,60xe" fillcolor="black" stroked="f">
                    <v:path arrowok="t"/>
                  </v:shape>
                  <v:shape id="_x0000_s1060" style="position:absolute;left:2421;top:137;width:115;height:198" coordsize="115,198" path="m102,103r-4,1l92,106r-8,-2l75,104r-9,-1l61,103r-6,-2l53,101,58,91,62,75,65,60r1,-6l58,62,43,68,32,74r-6,1l27,71r,-7l26,58,24,55r-4,9l11,73,3,78,,80,,78,1,75,4,68,10,55r,-3l11,48r2,-3l14,42r2,-9l19,25r1,-9l20,9r,-3l22,3r,-1l22,r,2l23,2r,l23,2,36,22r3,9l40,33r,5l42,42r,6l74,19r,l74,20r,2l75,23r9,39l82,70r,7l82,81r,2l97,83r17,5l114,90r,l114,91r1,2l115,100r,10l115,120r-1,12l105,156,94,178,84,192r-5,6l85,181r7,-33l99,117r3,-14xe" fillcolor="#cc5477" stroked="f">
                    <v:path arrowok="t"/>
                  </v:shape>
                  <v:shape id="_x0000_s1061" style="position:absolute;left:2431;top:123;width:202;height:218" coordsize="202,218" path="m3,63l4,56,6,39,6,17,,,4,3r12,8l27,27r5,23l36,46,48,36,58,21,62,4r4,7l76,32r8,27l81,89r1,-1l88,87r9,-2l110,87r3,14l115,133r-4,39l92,202r3,-1l105,199r15,-1l136,196r18,2l172,201r17,7l202,218r-4,l185,215r-19,-1l143,211r-23,l97,211r-21,3l62,218r3,-3l69,206r9,-11l87,179r7,-17l100,144r2,-20l100,107,64,105r1,-4l69,89r,-17l64,50r-5,2l51,58,38,63,27,68r,-6l25,47,20,33,14,23r,6l12,40,9,55,3,63xe" fillcolor="black" stroked="f">
                    <v:path arrowok="t"/>
                  </v:shape>
                  <v:shape id="_x0000_s1062" style="position:absolute;left:2490;top:351;width:192;height:110" coordsize="192,110" path="m152,2r-5,l139,4,127,7r-10,6l120,13r9,l140,15r13,2l166,26r13,12l188,55r4,25l191,78r-6,-3l178,72r-9,-4l159,65,149,64r-10,l131,67r-1,4l129,81r1,14l137,110r-3,-2l127,104,117,98,104,93,90,87,75,82,61,81,49,84,39,87r-9,l22,85,15,84,9,81,5,78,2,77,,75r2,l5,77r4,l16,77r7,l33,75,43,74,55,71,67,69r11,l90,72r8,5l106,81r7,4l116,88r1,2l117,85r,-11l120,61r7,-9l133,51r7,l149,51r7,3l163,55r5,3l172,59r1,l172,58r-3,-6l165,46r-8,-8l147,30,136,23,121,19,104,17r,-1l104,15r2,-5l108,7r5,-3l121,2,134,r18,2xe" fillcolor="black" stroked="f">
                    <v:path arrowok="t"/>
                  </v:shape>
                  <v:shape id="_x0000_s1063" style="position:absolute;left:2353;top:234;width:62;height:208" coordsize="62,208" path="m42,208r3,-7l49,184r7,-26l61,126,62,91,58,56,43,26,20,r5,4l33,16r9,16l48,51,46,49,43,46,39,42,33,38,25,33,17,29,9,26,,25r2,1l7,28r9,4l25,39r10,7l43,56r8,13l54,84r1,29l54,136r-3,16l49,158r-1,-3l42,146,33,136,20,126r3,4l30,139r6,14l41,168r1,14l42,195r,9l42,208xe" fillcolor="black" stroked="f">
                    <v:path arrowok="t"/>
                  </v:shape>
                  <v:shape id="_x0000_s1064" style="position:absolute;left:2430;top:364;width:141;height:58" coordsize="141,58" path="m,58l1,55,5,48,14,36,28,25,47,13,72,4,102,r39,2l140,2r-3,l131,2r-6,l116,3r-8,1l99,7r-9,3l93,12r6,4l106,23r3,13l108,33r-5,-8l92,17,72,15,60,16,47,22,36,28,24,36,14,45,7,51,1,56,,58xe" fillcolor="black" stroked="f">
                    <v:path arrowok="t"/>
                  </v:shape>
                  <v:shape id="_x0000_s1065" style="position:absolute;left:2438;top:208;width:36;height:147" coordsize="36,147" path="m10,147r2,-4l16,130r7,-19l29,88,33,64,36,39,35,17,28,r,9l28,28,26,51,22,69,20,65,18,56,12,46,,42r3,7l9,69r4,32l10,145r,2xe" fillcolor="black" stroked="f">
                    <v:path arrowok="t"/>
                  </v:shape>
                  <v:shape id="_x0000_s1066" style="position:absolute;left:2399;top:428;width:114;height:81" coordsize="114,81" path="m,37r3,l12,39r11,3l36,46r15,6l64,59,75,69r6,12l83,75r,-16l81,42,72,29r6,1l90,34r14,6l114,50r-3,-6l106,29,96,13,81,r2,3l88,8r5,9l94,26,91,24,85,20,75,17r-11,l65,20r5,9l72,40,71,52,68,50,62,47,54,43,42,40,31,36,19,34,9,34,,37xe" fillcolor="black" stroked="f">
                    <v:path arrowok="t"/>
                  </v:shape>
                  <v:shape id="_x0000_s1067" style="position:absolute;left:544;top:143;width:389;height:406" coordsize="389,406" path="m46,377r3,-3l56,366,66,354,78,341r8,-16l91,311,89,298,81,288,52,285r,-8l49,263,43,246,29,237r3,-6l36,218r,-16l24,188r18,l39,182,35,169,26,149,17,124,9,98,3,75,,55,1,42r9,-7l14,39r12,7l36,56r6,6l42,55,40,33,37,12,37,1r6,3l53,13,65,27r4,22l94,7r4,5l110,23r11,16l130,58r4,13l137,77r1,1l138,78r5,-7l153,52r7,-26l160,r3,1l172,7r7,15l183,48,215,19r1,4l221,32r3,11l225,55r,9l225,72r,8l225,82r32,2l257,93r1,18l257,136r-6,20l244,171r-6,10l235,188r-1,1l238,189r9,-1l262,188r18,-2l297,186r19,2l332,191r11,4l356,204r6,7l362,214r,1l358,215r-10,3l336,221r-7,6l332,228r6,2l346,234r10,4l368,246r8,7l385,262r4,10l387,282r-2,-2l382,277r-6,-2l371,272r-8,-3l356,267r-7,l343,272r-7,13l335,298r1,10l338,312r-2,-1l333,309r-4,-4l323,302r-7,-4l309,295r-8,-3l293,292r-9,l275,292r-7,1l260,293r-8,2l247,295r-6,l237,295r-11,-2l215,290r-10,-1l200,289r3,4l211,302r7,10l222,321r-4,3l208,319r-10,-4l193,312r2,6l196,331r2,13l198,350r-3,l189,347r-9,-5l172,338r-10,-4l151,329r-8,-2l137,325r-13,4l112,341r-5,12l104,358r-2,2l97,366r-9,7l78,381,63,392r-14,7l32,405r-19,1l46,377xe" fillcolor="#e07f84" stroked="f">
                    <v:path arrowok="t"/>
                  </v:shape>
                  <v:shape id="_x0000_s1068" style="position:absolute;left:554;top:428;width:95;height:121" coordsize="95,121" path="m82,r6,5l94,13r1,8l95,34,88,53,76,70,61,85,45,96,27,108r-14,7l4,120,,121r4,-3l13,111,27,99,43,85,59,69,72,53,81,39,82,26,81,21,79,17,76,14,74,11,82,xe" fillcolor="#9bc4c4" stroked="f">
                    <v:path arrowok="t"/>
                  </v:shape>
                  <v:shape id="_x0000_s1069" style="position:absolute;left:553;top:327;width:90;height:221" coordsize="90,221" path="m,221r2,-3l13,209,26,197,41,182,56,166,67,150r9,-15l77,122,69,106,56,104r-13,1l37,108r,-7l36,82,26,65,4,57,5,56r5,-3l15,49r5,-6l21,34,20,24,14,13,,,53,2,26,10r2,3l33,21r1,12l28,47r5,6l41,65r8,15l47,93r2,l54,92r9,l72,93r8,3l86,104r4,11l90,131r-5,19l73,166,57,182,41,195,26,206r-13,7l2,219,,221xe" fillcolor="black" stroked="f">
                    <v:path arrowok="t"/>
                  </v:shape>
                  <v:shape id="_x0000_s1070" style="position:absolute;left:551;top:181;width:35;height:146" coordsize="35,146" path="m2,l12,5r10,9l30,24r5,5l33,27,30,26r-5,l16,29,12,46r5,35l26,117r7,29l28,131,19,108,9,81,,53,,31,,16,2,4,2,xe" fillcolor="#cc5477" stroked="f">
                    <v:path arrowok="t"/>
                  </v:shape>
                  <v:shape id="_x0000_s1071" style="position:absolute;left:540;top:129;width:144;height:161" coordsize="144,161" path="m31,161r-1,-4l24,147,17,131,10,112,2,92,,70,,52,4,36r6,3l21,46,31,56r6,14l37,60,36,39,31,14,23,r1,1l30,2r9,5l47,13r10,7l66,27r6,10l75,47r2,-3l83,36,88,24,86,8r2,2l93,13r9,7l111,28r10,13l131,57r7,19l144,101r-2,-3l140,92,134,82,127,70,119,59,112,49r-6,-9l101,36r-2,4l93,52,85,66,72,82r,-7l69,57,60,39,47,27r2,7l53,50r,20l46,89,43,85,36,76,26,68,17,62r,10l17,98r4,32l31,161xe" fillcolor="black" stroked="f">
                    <v:path arrowok="t"/>
                  </v:shape>
                  <v:shape id="_x0000_s1072" style="position:absolute;left:605;top:475;width:54;height:61" coordsize="54,61" path="m,61l1,60,5,57r7,-5l20,45r8,-9l38,26,47,13,54,r,2l54,8r,7l51,23,46,34,36,44,21,52,,61xe" fillcolor="black" stroked="f">
                    <v:path arrowok="t"/>
                  </v:shape>
                  <v:shape id="_x0000_s1073" style="position:absolute;left:685;top:144;width:116;height:198" coordsize="116,198" path="m103,102r-5,1l93,105r-9,-2l75,103r-8,-1l61,102r-6,-2l54,100,59,90,64,74,67,58r1,-5l58,61,44,67,32,73r-6,1l29,70r,-7l28,57,26,54r-5,9l12,71,5,77,,79,,77,2,74,5,67,10,54r2,-3l13,47r2,-3l15,41r3,-7l21,25r,-9l21,8,22,6r,-3l22,2,22,r1,l23,r,l25,,38,21r3,8l42,32r,5l42,41r,6l74,18r,l75,19r,2l77,22r7,39l84,68r,8l84,80r,1l98,81r16,6l114,89r2,l116,90r,2l116,99r,10l116,119r,12l106,155,94,177r-9,16l81,198r6,-18l94,148r6,-32l103,102xe" fillcolor="#cc5477" stroked="f">
                    <v:path arrowok="t"/>
                  </v:shape>
                  <v:shape id="_x0000_s1074" style="position:absolute;left:697;top:129;width:202;height:219" coordsize="202,219" path="m1,65l3,57,6,39,6,18,,,4,2r12,9l26,27r4,23l34,46,46,36,58,21,62,4r4,7l76,31r6,28l79,89r2,-1l88,86r9,-1l108,86r3,15l114,133r-3,39l92,202r3,-2l105,199r13,-1l135,198r18,l172,202r15,6l202,219r-4,-1l185,216r-19,-1l143,212r-23,-1l97,212r-21,1l62,219r1,-3l69,208r9,-12l85,180r7,-17l98,144r3,-19l98,108,63,105r2,-4l69,89r,-17l63,50r-4,3l49,57,36,63,26,68r,-6l24,49,20,33,14,23r-1,5l11,41,7,54,1,65xe" fillcolor="black" stroked="f">
                    <v:path arrowok="t"/>
                  </v:shape>
                  <v:shape id="_x0000_s1075" style="position:absolute;left:755;top:357;width:191;height:110" coordsize="191,110" path="m151,1r-4,2l138,4,128,9r-10,4l121,13r8,l140,14r12,3l167,26r11,11l187,55r4,24l190,78r-6,-3l177,72r-9,-4l158,65,148,63r-8,l132,66r-1,5l129,81r2,14l138,110r-3,-2l128,104,116,98,103,92,89,87,75,82,62,81,50,84,40,87r-9,l23,87,14,84,8,81,4,78,1,76,,75r1,l4,76r6,l15,76r9,l34,75,44,74,56,71,67,69r12,l89,72r10,4l106,81r6,4l116,88r2,1l118,85r,-11l121,61r7,-9l134,50r7,l148,50r7,3l163,55r4,3l171,59r2,l171,58r-3,-6l164,46r-7,-9l148,30,135,23,121,19,103,17r,-1l103,14r2,-4l108,7r4,-3l121,1,134,r17,1xe" fillcolor="black" stroked="f">
                    <v:path arrowok="t"/>
                  </v:shape>
                  <v:shape id="_x0000_s1076" style="position:absolute;left:619;top:240;width:61;height:208" coordsize="61,208" path="m42,208r3,-7l49,183r6,-26l61,126r,-35l56,56,42,26,19,r4,4l32,16,42,32r4,18l45,49,42,46,37,43,32,37,24,33,16,29,9,26,,24r1,2l7,27r9,5l24,39r11,7l43,56r7,13l53,84r2,29l53,136r-3,16l49,157r-1,-3l42,146,32,136,19,126r3,4l29,139r7,14l39,167r1,15l40,195r2,10l42,208xe" fillcolor="black" stroked="f">
                    <v:path arrowok="t"/>
                  </v:shape>
                  <v:shape id="_x0000_s1077" style="position:absolute;left:694;top:370;width:141;height:58" coordsize="141,58" path="m,58l1,55,6,48,16,36,29,24,48,13,72,4,104,r37,1l140,1r-3,l131,1r-6,l117,3r-7,1l101,7r-9,3l95,11r6,5l108,23r3,13l110,33r-6,-9l92,17,74,14,61,16,49,22,36,27,24,36,14,45,7,50,1,56,,58xe" fillcolor="black" stroked="f">
                    <v:path arrowok="t"/>
                  </v:shape>
                  <v:shape id="_x0000_s1078" style="position:absolute;left:703;top:215;width:37;height:148" coordsize="37,148" path="m10,148r1,-5l17,130r6,-18l28,88,34,64,37,39,36,18,28,r,9l28,28,27,51,23,68,21,64,18,55,11,47,,41r3,7l10,68r3,32l10,143r,5xe" fillcolor="black" stroked="f">
                    <v:path arrowok="t"/>
                  </v:shape>
                  <v:shape id="_x0000_s1079" style="position:absolute;left:665;top:435;width:113;height:79" coordsize="113,79" path="m,37r3,l12,39r11,3l36,45r15,5l64,58,74,68r7,11l82,74r,-16l81,40,72,26r6,1l90,32r13,7l113,49r-2,-6l104,29,94,11,79,r3,3l87,9r4,7l94,23,91,22,85,17,75,16r-11,l65,19r4,10l71,39,69,50,66,49,61,46,52,42,42,37,29,35,19,33,9,33,,37xe" fillcolor="black" stroked="f">
                    <v:path arrowok="t"/>
                  </v:shape>
                  <v:shape id="_x0000_s1080" style="position:absolute;left:247;top:113;width:398;height:407" coordsize="398,407" path="m356,344r-4,-2l342,338r-15,-6l311,323,297,313,287,302r-5,-13l287,276r24,-15l308,255r-4,-15l303,222r8,-14l307,205,297,195r-6,-15l295,162r-17,7l277,149r-3,-48l265,50,252,20,241,17r-3,6l232,34r-6,13l225,55r-3,-8l215,29,206,8,203,r-3,4l193,17r-4,17l194,56,154,29r-3,5l147,50r-4,19l143,89r2,15l145,110r-1,1l144,111r-1,-1l137,107r-9,-6l119,94,109,84,101,73,95,62,91,50r-3,3l85,62,83,79r8,25l50,92r,5l50,105r2,13l56,128r4,9l65,144r1,6l68,153,40,167r3,8l52,193r11,21l76,231r13,10l98,247r7,4l106,253r-2,1l93,258r-12,5l65,270r-18,9l31,287,18,297r-8,9l3,320,,328r1,3l1,332r4,-1l16,328r11,-2l37,328r-6,5l17,349,4,371,1,393r7,7l11,394r7,-10l30,374r13,-2l55,381r5,12l63,403r2,4l66,403r7,-12l83,378r13,-8l104,367r8,-3l119,361r9,-3l134,355r7,-3l145,351r5,-3l157,344r10,-8l176,331r3,-3l177,332r-1,12l174,357r,10l179,367r7,-9l193,349r3,-4l197,351r3,13l205,377r2,6l210,381r5,-6l220,370r8,-9l233,352r8,-7l246,339r6,-4l259,332r8,1l274,335r7,3l287,342r4,3l294,348r1,1l298,351r8,1l316,357r14,2l346,361r17,l381,359r17,-5l356,344xe" fillcolor="#cc2833" stroked="f">
                    <v:path arrowok="t"/>
                  </v:shape>
                  <v:shape id="_x0000_s1081" style="position:absolute;left:517;top:392;width:131;height:73" coordsize="131,73" path="m5,l1,7,,15,2,26r8,11l23,50,41,60r19,7l82,70r18,3l116,73r10,l131,73r-5,-1l113,69,96,65,76,59,56,52,37,43,23,34,15,23r,-6l15,13r,-5l17,5,5,xe" fillcolor="#a0dbc1" stroked="f">
                    <v:path arrowok="t"/>
                  </v:shape>
                  <v:shape id="_x0000_s1082" style="position:absolute;left:506;top:264;width:143;height:200" coordsize="143,200" path="m143,200r-4,-2l127,195r-17,-5l90,182,70,175,51,165,36,155,29,143r2,-17l42,117r13,-4l61,113r-4,-7l52,90,54,70,70,54r-2,l62,52,55,51,48,47,42,41,39,31,41,18,48,,,25,28,21r,4l28,34r4,11l42,55r-1,6l38,77r,16l45,104r-3,l38,107r-7,3l23,116r-5,7l13,132r3,11l23,158r13,14l54,182r20,8l94,194r19,3l129,200r10,l143,200xe" fillcolor="black" stroked="f">
                    <v:path arrowok="t"/>
                  </v:shape>
                  <v:shape id="_x0000_s1083" style="position:absolute;left:473;top:133;width:52;height:144" coordsize="52,144" path="m18,l12,9,6,22,2,35,,40,,39,3,36,9,33r9,-1l28,46,38,78r8,38l52,144,51,129,49,104,46,75,42,46,33,27,26,13,20,3,18,xe" fillcolor="#c97000" stroked="f">
                    <v:path arrowok="t"/>
                  </v:shape>
                  <v:shape id="_x0000_s1084" style="position:absolute;left:387;top:90;width:134;height:148" coordsize="134,148" path="m134,148r,-15l132,95,125,53,105,24r-4,4l93,40,88,54r1,15l85,60,78,40,72,17,73,,67,5,56,23,46,43r1,22l43,63,34,57,24,49,18,34r-4,7l4,63,,98r7,46l7,134,8,109,11,82,17,66r1,1l21,69r5,4l31,76r6,6l46,86r8,6l63,96,60,89,56,72,54,52,62,34r1,7l67,57r9,19l91,89r1,-4l95,73,99,62r6,-9l109,62r10,23l130,117r4,31xe" fillcolor="black" stroked="f">
                    <v:path arrowok="t"/>
                  </v:shape>
                  <v:shape id="_x0000_s1085" style="position:absolute;left:522;top:446;width:75;height:31" coordsize="75,31" path="m75,29r-1,l68,28,59,26,49,24,38,19,25,15,13,8,,,,2,3,6r3,6l12,18r10,6l35,28r17,3l75,29xe" fillcolor="black" stroked="f">
                    <v:path arrowok="t"/>
                  </v:shape>
                  <v:shape id="_x0000_s1086" style="position:absolute;left:290;top:166;width:98;height:204" coordsize="98,204" path="m17,126r5,l27,123r8,-3l42,116r7,-5l55,107r4,-1l61,104,50,97,40,84,32,72,27,67r6,3l39,70r9,1l55,71r7,l68,70r4,l74,70,69,67,68,59,65,54r,-3l74,57r11,2l94,61r4,l98,59,95,57,91,52,79,44,78,42,75,39,72,36,69,33,63,28,58,20,53,13,50,6,49,4,48,2,46,r,l45,r,l45,r,2l40,25r2,10l43,38r2,4l46,46r2,5l7,39r,l7,41r,1l7,44r9,37l19,88r3,6l23,98r2,2l12,106,,119r,1l,120r,2l,122r3,7l7,137r5,11l17,158r9,10l36,176r10,8l56,191r9,6l72,201r4,1l78,204r-4,-4l65,189,56,178,45,163,35,149,26,137r-6,-8l17,126xe" fillcolor="#c97000" stroked="f">
                    <v:path arrowok="t"/>
                  </v:shape>
                  <v:shape id="_x0000_s1087" style="position:absolute;left:251;top:147;width:126;height:285" coordsize="126,285" path="m114,60r-4,-6l100,38,91,19,88,,85,5,79,18,77,35r4,23l79,58,75,57,69,55,62,52,53,50,46,45,39,38,35,31r-2,8l33,61r5,28l53,115r-1,l46,116r-8,3l26,126r1,4l30,139r5,15l42,171r9,17l61,204r14,12l91,223r-3,1l78,226r-13,4l51,237r-16,9l20,256,7,269,,285r4,-3l14,275,30,265,49,253,69,242r22,-9l110,226r16,-2l123,223r-9,-6l102,210,88,200,74,187,61,174,51,158,45,141,75,123r-3,-3l64,110,56,96,52,73r4,l68,74r13,l92,73,91,67,87,54,84,39,85,28r3,4l95,42r10,12l114,60xe" fillcolor="black" stroked="f">
                    <v:path arrowok="t"/>
                  </v:shape>
                  <v:shape id="_x0000_s1088" style="position:absolute;left:238;top:431;width:178;height:106" coordsize="178,106" path="m10,14r4,-1l23,11,35,10r11,l43,11r-7,3l26,20,16,28,7,41,1,56,,76r7,25l9,99r3,-6l17,88r6,-8l30,73r9,-7l48,63r7,-1l58,65r6,10l69,89r,17l71,104r6,-8l84,86,92,75,102,63,114,53r12,-7l137,43r19,-4l169,28r6,-8l178,15r-2,l175,18r-5,2l165,23r-9,4l147,30r-10,3l126,34r-12,3l104,43r-9,7l90,57r-6,8l81,72r-3,4l78,78,77,73,71,63,64,53,53,47,40,52,27,60r-8,9l14,73r,-1l14,66r3,-9l20,47,26,37,33,26,45,15,59,8r,-1l58,5,56,2,52,1,46,,38,1,26,5,10,14xe" fillcolor="black" stroked="f">
                    <v:path arrowok="t"/>
                  </v:shape>
                  <v:shape id="_x0000_s1089" style="position:absolute;left:428;top:223;width:80;height:196" coordsize="80,196" path="m80,196r-4,-4l63,177,45,157,28,130,12,99,2,66,,33,11,,9,5,6,18,5,37,8,56,9,50,16,39,26,24,39,13r-5,5l22,36,13,60r3,29l28,117r11,20l50,150r2,4l52,150r3,-9l58,128r7,-14l64,118r-1,12l61,145r4,15l71,173r5,11l78,193r2,3xe" fillcolor="black" stroked="f">
                    <v:path arrowok="t"/>
                  </v:shape>
                  <v:shape id="_x0000_s1090" style="position:absolute;left:317;top:397;width:152;height:48" coordsize="152,48" path="m152,19r-3,-1l142,12,129,6,111,2,90,,64,3,34,12,,29r2,l5,28,9,25r7,-3l23,21r8,-3l39,16r9,-1l47,18r-5,5l41,34r3,14l44,44r1,-9l52,23,68,12,80,9,94,8r13,1l122,10r11,3l143,16r6,2l152,19xe" fillcolor="black" stroked="f">
                    <v:path arrowok="t"/>
                  </v:shape>
                  <v:shape id="_x0000_s1091" style="position:absolute;left:343;top:240;width:81;height:126" coordsize="81,126" path="m81,126r-4,-3l68,113,54,98,39,79,23,61,10,39,2,19,,,5,7r8,17l25,45,36,59,35,55r,-9l36,35,45,24r,8l48,53,58,84r22,39l81,126xe" fillcolor="black" stroked="f">
                    <v:path arrowok="t"/>
                  </v:shape>
                  <v:shape id="_x0000_s1092" style="position:absolute;left:417;top:444;width:98;height:72" coordsize="98,72" path="m98,1l95,2,89,7,79,14,69,23,59,34,50,46,45,59,43,72,40,66,33,53,27,37,29,20r-5,4l16,33,6,46,1,59r,-7l,36,1,15,9,r,2l7,10r,8l9,27r1,-3l14,18r6,-5l32,8r,5l32,21r3,12l42,41r1,-1l48,34r5,-7l62,18r9,-7l81,4,89,1r9,xe" fillcolor="black" stroked="f">
                    <v:path arrowok="t"/>
                  </v:shape>
                  <v:shape id="_x0000_s1093" style="position:absolute;left:1076;top:133;width:450;height:435" coordsize="450,435" path="m264,396r-1,-5l260,381r-4,-14l253,350r-2,-18l253,316r7,-11l273,300r27,11l303,305r9,-13l325,279r16,-2l341,272r1,-15l349,243r18,-8l351,227r4,-5l367,212r16,-14l401,181r18,-19l435,143r11,-16l450,114r-5,-11l439,104r-13,3l413,110r-7,4l409,107,420,90,430,71r6,-9l435,62r-5,l424,64r-8,1l409,68r-9,6l393,81r-6,10l383,42r-2,l377,43r-7,3l361,50r-9,5l344,59r-9,6l328,72r-9,10l313,87r-1,l312,87r-2,-9l310,56r3,-27l325,6r-4,l312,9r-13,8l285,39,267,r-3,3l257,9r-9,10l243,27r-3,9l235,45r-1,5l233,53,202,40r-4,8l189,65r-8,23l176,108r,16l178,136r,7l178,146r-3,-2l166,139r-13,-8l137,124r-17,-8l104,110,88,105,77,104r-16,3l52,110r-3,3l49,114r5,3l62,123r9,7l75,139r-3,l67,137r-10,l45,137r-12,2l20,140r-10,4l2,152,,162r2,l6,160r6,l19,160r7,l33,162r6,4l44,172r,14l39,199r-6,9l31,211r1,l35,209r6,-1l48,208r9,l64,208r8,1l80,212r7,5l94,221r7,4l108,228r8,5l121,235r5,3l130,240r9,1l150,244r10,3l165,248r-5,3l150,257r-13,7l130,270r3,3l145,274r11,-1l162,273r-4,4l150,289r-7,11l140,306r3,2l149,308r10,l169,308r12,1l191,309r8,l205,311r10,10l220,335r1,13l221,354r1,3l224,364r4,10l234,387r9,13l253,413r13,13l282,435,264,396xe" fillcolor="#cc2833" stroked="f">
                    <v:path arrowok="t"/>
                  </v:shape>
                  <v:shape id="_x0000_s1094" style="position:absolute;left:1310;top:426;width:51;height:143" coordsize="51,143" path="m29,l22,2,14,6,9,15,3,28,,46,4,65r8,20l20,103r12,16l40,132r8,8l51,143r-3,-4l43,127,35,111,27,93,20,72,16,52,14,35,19,23r3,-4l26,16r3,-1l32,13,29,xe" fillcolor="#a0dbc1" stroked="f">
                    <v:path arrowok="t"/>
                  </v:shape>
                  <v:shape id="_x0000_s1095" style="position:absolute;left:1317;top:350;width:142;height:221" coordsize="142,221" path="m45,221r-1,-5l38,205,32,187,25,167,19,147,15,127r,-18l19,96r7,-7l33,86r8,2l48,91r6,3l58,98r3,3l62,102r2,-1l65,95r4,-7l75,81r6,-8l90,69r11,-1l113,72r-2,-2l108,66r-1,-7l106,52r1,-9l113,34r10,-7l142,21,93,r20,18l110,20r-7,6l95,37r,15l90,55,77,62,64,72,59,85,58,83,52,81,45,76,36,73r-8,l18,78r-8,7l3,101,,120r3,20l10,160r9,19l28,196r8,13l42,218r3,3xe" fillcolor="black" stroked="f">
                    <v:path arrowok="t"/>
                  </v:shape>
                  <v:shape id="_x0000_s1096" style="position:absolute;left:1430;top:238;width:92;height:119" coordsize="92,119" path="m92,2l88,,81,2,73,3,66,6,60,9r-5,2l50,13r-1,l50,13r5,l60,16r6,6l68,28,62,38,55,52,43,67,32,81,19,97,8,109,,119r4,-4l11,109r9,-9l30,91,40,81,50,71,60,61,70,50,81,31,86,16,91,6,92,2xe" fillcolor="#c97000" stroked="f">
                    <v:path arrowok="t"/>
                  </v:shape>
                  <v:shape id="_x0000_s1097" style="position:absolute;left:1382;top:168;width:155;height:161" coordsize="155,161" path="m77,161r3,-2l90,151r13,-10l117,127r14,-16l144,95r9,-17l155,60r-2,l149,60r-6,l136,62r-9,1l120,68r-6,4l110,78r1,-3l114,69r4,-9l126,49r5,-10l139,30r7,-7l153,20r-3,l144,20r-8,l126,21r-12,2l103,27r-9,6l87,42,85,37,84,27,85,14,92,,90,,84,1,74,2,61,7,46,14,30,24,16,39,,59,3,57,9,53r8,-7l29,39,41,31,51,24,61,20r7,-2l68,23r,13l68,53r4,20l74,72r3,-6l81,60r6,-7l94,46r7,-7l110,36r8,-2l114,40,104,53,95,70,94,91r4,-3l108,83r13,-4l131,79r-1,3l127,89r-4,10l116,111r-8,13l98,138,88,151,77,161xe" fillcolor="black" stroked="f">
                    <v:path arrowok="t"/>
                  </v:shape>
                  <v:shape id="_x0000_s1098" style="position:absolute;left:1290;top:459;width:32;height:78" coordsize="32,78" path="m32,78l27,71,20,54,11,29,7,,6,2,4,6,1,12,,22,1,32,7,47r9,14l32,78xe" fillcolor="black" stroked="f">
                    <v:path arrowok="t"/>
                  </v:shape>
                  <v:shape id="_x0000_s1099" style="position:absolute;left:1255;top:133;width:143;height:159" coordsize="143,159" path="m26,64r3,2l35,69r7,3l51,75r7,3l65,81r4,1l71,82r,-11l74,55,78,40r2,-5l85,46r9,12l103,68r4,4l107,66r4,-5l116,55r1,-2l117,64r4,11l126,84r3,3l129,85r1,-3l131,74r,-15l131,56r,-3l131,49r,-3l133,37r1,-8l137,20r5,-7l142,11r1,-2l143,7r,-1l143,6r,l142,6r,l121,17r-7,7l113,27r-3,5l108,35r-2,4l88,r,l87,1r,l85,3,61,35r-3,7l56,48r-1,4l54,53,39,46,23,45r-1,1l22,46r-2,l19,48r-3,7l12,64,7,74,3,84,,110r2,24l3,152r2,7l7,142r9,-34l23,78,26,64xe" fillcolor="#c97000" stroked="f">
                    <v:path arrowok="t"/>
                  </v:shape>
                  <v:shape id="_x0000_s1100" style="position:absolute;left:1138;top:107;width:276;height:194" coordsize="276,194" path="m247,81r1,-7l254,56r9,-19l276,23r-2,l270,23r-6,1l257,27r-7,3l241,36r-7,9l227,55r-3,-6l220,36,215,19,220,r-3,1l212,4r-8,6l194,19r-9,10l176,40r-7,13l166,68r-1,-2l160,63r-8,-4l140,55r-3,3l132,66r-9,12l114,94r-7,17l101,130r,17l106,165r-3,-2l96,157,84,150,70,142,52,134,35,130,18,129,,133r5,1l18,139r17,5l57,152r21,8l98,172r18,10l126,194r-3,-13l122,147r4,-37l142,76r31,15l173,87r2,-13l182,58,198,40r3,5l207,53r8,10l224,72r3,-4l234,56,244,45r10,-8l253,43r-5,12l246,69r1,12xe" fillcolor="black" stroked="f">
                    <v:path arrowok="t"/>
                  </v:shape>
                  <v:shape id="_x0000_s1101" style="position:absolute;left:1056;top:247;width:175;height:133" coordsize="175,133" path="m69,r3,3l81,7r9,9l95,25,92,23,85,19,75,16,61,13,46,15,30,20,15,32,,52r2,l7,52r9,-1l26,52r10,l46,55r7,4l59,65r,4l56,80,48,93,35,104r3,l46,103r13,l74,103r16,1l104,106r13,4l127,117r7,7l143,129r7,3l157,133r8,l170,133r3,-1l175,132r-2,l170,130r-4,-1l159,126r-7,-5l143,117r-9,-7l126,103r-9,-8l105,91,95,90,85,88r-8,2l69,91r-5,2l62,93r3,-5l69,78,72,65,69,55,65,51,59,48,52,45,45,43,38,42,32,41r-4,l26,41r2,-2l32,36r7,-4l49,28,61,26,75,25r15,3l105,33r,l107,30r1,-2l107,23r-3,-4l97,13,85,6,69,xe" fillcolor="black" stroked="f">
                    <v:path arrowok="t"/>
                  </v:shape>
                  <v:shape id="_x0000_s1102" style="position:absolute;left:1309;top:256;width:118;height:177" coordsize="118,177" path="m,177r1,-7l4,151r6,-26l18,95,33,63,53,34,77,13,111,r-2,l105,1,99,4,92,8r-9,5l76,19r-7,7l63,33r1,l69,32r6,-2l82,29r8,-2l101,27r8,l118,30r-3,l109,30r-8,l89,32,76,34,64,40,53,49,43,60,30,86r-9,22l17,123r-2,5l18,127r9,-4l40,117r16,-3l52,115r-11,6l28,130r-8,11l13,154,5,166r-4,9l,177xe" fillcolor="black" stroked="f">
                    <v:path arrowok="t"/>
                  </v:shape>
                  <v:shape id="_x0000_s1103" style="position:absolute;left:1184;top:289;width:103;height:111" coordsize="103,111" path="m103,111r,-3l101,98,99,85,91,69,80,51,61,33,35,14,,,5,1,15,7r13,9l41,29r-3,l31,30r-9,5l13,45r3,-3l24,38,37,36r18,4l65,48,76,58r7,11l90,81r6,11l100,103r1,5l103,111xe" fillcolor="black" stroked="f">
                    <v:path arrowok="t"/>
                  </v:shape>
                  <v:shape id="_x0000_s1104" style="position:absolute;left:1298;top:192;width:57;height:142" coordsize="57,142" path="m,142r,-6l2,123,5,103,9,80,15,55,24,32,35,13,48,,44,7,37,26,28,46,24,65r2,-3l34,55,44,49r13,l55,51r-4,3l44,61r-7,9l28,83,18,98,9,117,2,139,,142xe" fillcolor="black" stroked="f">
                    <v:path arrowok="t"/>
                  </v:shape>
                  <v:shape id="_x0000_s1105" style="position:absolute;left:1187;top:384;width:107;height:73" coordsize="107,73" path="m107,71r-3,-1l97,68,86,65,71,62,55,61,41,62,28,65,16,73r2,-6l23,52,34,38,47,29r-2,l41,28r-6,l28,28r-7,l13,28,6,29,,32,2,31,5,28r5,-6l18,16r8,-6l35,5,44,2,52,,49,2,42,6r-7,6l29,18r3,-2l39,15r10,1l60,22r-3,3l49,31,41,41,38,52r3,l48,52r10,l70,54r11,1l93,60r8,4l107,71xe" fillcolor="black" stroked="f">
                    <v:path arrowok="t"/>
                  </v:shape>
                  <v:shape id="_x0000_s1106" style="position:absolute;left:1965;top:186;width:440;height:406" coordsize="440,406" path="m290,363r,-4l289,347r-3,-14l283,315r-7,-17l268,285r-11,-9l244,276r-22,21l221,295r-5,-3l211,288r-8,-4l196,281r-8,-3l179,279r-7,3l169,276r-6,-11l150,256r-19,l143,240r-6,-1l123,234r-21,-7l79,217,55,207,33,197,16,187,7,177r,-13l13,162r13,-1l40,159r8,l46,158r-4,-4l35,148r-9,-7l16,133,9,128,3,123,,122r1,l6,120r6,-1l20,117r9,l39,119r9,3l58,129,42,83r1,l48,83r7,-2l65,81r9,2l85,84r10,2l104,90r13,6l123,97r1,l124,97r,-3l121,89r-3,-9l114,68,108,57,101,45,91,35,81,28r1,l84,26r4,-1l94,25r7,l110,28r10,6l131,42,131,r5,2l144,5r12,4l164,15r8,7l177,28r6,6l185,35,206,11r2,1l214,16r5,6l228,29r9,9l245,47r8,8l257,64r7,14l268,90r2,6l271,99r2,-3l280,87r9,-11l299,63,312,48,325,37,336,26r12,-5l364,16r7,l375,18r,1l372,22r-4,9l364,42r-2,9l364,50r5,-3l378,42r12,-4l401,35r12,-3l426,32r10,3l440,44r-6,1l423,50r-13,7l404,70r4,13l418,93r9,6l431,100r-1,l426,102r-5,1l414,104r-7,3l400,112r-8,4l387,122r-10,13l366,148r-8,11l351,165r-8,6l335,178r-9,7l323,188r6,l341,190r12,3l362,195r-1,5l352,204r-10,4l336,210r6,3l353,220r11,7l369,232r-3,1l361,237r-9,3l342,245r-10,4l323,253r-8,5l310,260r-6,13l306,289r4,12l313,307r2,10l313,343r-7,32l289,406r1,-43xe" fillcolor="#9e775e" stroked="f">
                    <v:path arrowok="t"/>
                  </v:shape>
                  <v:shape id="_x0000_s1107" style="position:absolute;left:2215;top:452;width:49;height:142" coordsize="49,142" path="m,2l7,r8,2l24,6r10,9l49,52r,41l41,127r-4,15l39,125r,-40l33,44,18,18,14,15,10,13r-5,l3,15,,2xe" fillcolor="#a0dbc1" stroked="f">
                    <v:path arrowok="t"/>
                  </v:shape>
                  <v:shape id="_x0000_s1108" style="position:absolute;left:2083;top:412;width:176;height:183" coordsize="176,183" path="m168,183r,-17l166,127,159,84,143,58,126,55r-12,8l107,73r-1,6l104,78r-4,-5l94,69,85,65,77,62,67,60,57,63,46,72r,-1l48,65r,-6l45,50,41,45,32,39,19,37,,39,38,,26,24r5,l39,27r10,6l55,46r2,l62,46r6,l77,47r8,2l93,52r5,4l101,62r2,-2l106,56r5,-6l117,45r9,-5l136,40r11,5l159,56r16,36l176,134r-5,35l168,183xe" fillcolor="black" stroked="f">
                    <v:path arrowok="t"/>
                  </v:shape>
                  <v:shape id="_x0000_s1109" style="position:absolute;left:1974;top:348;width:131;height:78" coordsize="131,78" path="m,6l4,3,10,2r7,l24,r7,l37,r5,l43,,42,,39,2,36,6r-5,9l33,20r9,9l55,38r15,8l88,57r17,8l119,72r12,6l125,77,115,72,105,70,92,64,79,59,65,54,52,48,39,42,23,29,10,18,3,9,,6xe" fillcolor="#c9b596" stroked="f">
                    <v:path arrowok="t"/>
                  </v:shape>
                  <v:shape id="_x0000_s1110" style="position:absolute;left:1942;top:263;width:156;height:149" coordsize="156,149" path="m125,149r-4,-2l110,144,94,140,75,133,55,124,36,114,23,101,14,87r2,l20,84r6,-2l32,81r8,-2l48,79r7,2l62,84,61,82,55,78,46,71,37,64,26,58,16,52,7,49,,49,1,48,7,46r9,-4l26,39,37,36r12,l59,38r10,4l69,38,66,27,61,16,48,6,50,4,56,3,66,1,79,,95,1r19,5l134,13r22,12l153,25r-7,-3l134,20,121,17,108,14,95,13,85,12r-7,1l79,17r6,12l89,46r5,20l92,65,88,62,81,58,74,52,63,49,55,46,45,45r-9,3l37,49r5,2l49,55r7,4l65,66r7,8l78,82r3,9l76,91,65,90,52,91,42,94r1,1l49,101r9,7l69,117r13,10l97,136r14,7l125,149xe" fillcolor="black" stroked="f">
                    <v:path arrowok="t"/>
                  </v:shape>
                  <v:shape id="_x0000_s1111" style="position:absolute;left:2267;top:467;width:18;height:82" coordsize="18,82" path="m8,82r2,-7l10,56,8,29,,,5,4r9,13l18,43,8,82xe" fillcolor="black" stroked="f">
                    <v:path arrowok="t"/>
                  </v:shape>
                  <v:shape id="_x0000_s1112" style="position:absolute;left:2047;top:186;width:188;height:113" coordsize="188,113" path="m130,34r-6,8l114,55,103,65r-6,5l93,58,84,44,75,32,71,28r,13l67,55,62,67r-3,6l58,68,52,64,46,61,44,60r2,10l46,81r,9l45,94r,l42,91,39,84,33,71,32,70,31,65,29,63,28,60,23,52,18,45,12,38,6,32,5,31,3,29,2,28,,26r2,l2,26r,l3,26r23,3l35,32r3,3l42,37r3,2l49,42,49,r,l51,r1,l54,2,87,21r6,5l98,31r3,3l103,35,113,24r14,-9l129,15r1,l130,16r2,l137,22r8,6l153,35r7,7l172,67r9,22l186,106r2,7l185,107,178,97,169,84,159,71,147,57,139,45r-6,-8l130,34xe" fillcolor="#c9b596" stroked="f">
                    <v:path arrowok="t"/>
                  </v:shape>
                  <v:shape id="_x0000_s1113" style="position:absolute;left:2030;top:168;width:297;height:141" coordsize="297,141" path="m49,83l48,82,45,78,39,72,33,65,24,57,17,50,9,46,,43r1,l6,42r5,-2l19,39r8,1l37,42r11,4l58,53r,-6l58,33,53,14,43,r3,l52,1,62,2,74,7r13,4l99,18r12,11l120,42r,-2l123,34r4,-7l137,18r3,2l149,26r13,8l176,44r13,15l202,73r7,16l212,107r1,-3l219,95r7,-12l237,70,250,59,264,47r16,-8l297,36r-4,3l284,47,270,60,254,75,237,92r-15,17l211,127r-6,14l203,138r-1,-10l198,114,192,98,183,81,173,63,160,50,146,40,121,65r-1,-5l112,50,99,37,79,29r-1,4l76,43,72,56,68,68,63,65,52,56,37,49,26,47r4,5l37,62r9,11l49,83xe" fillcolor="black" stroked="f">
                    <v:path arrowok="t"/>
                  </v:shape>
                  <v:shape id="_x0000_s1114" style="position:absolute;left:2295;top:205;width:130;height:162" coordsize="130,162" path="m45,l44,3r-5,9l34,22,32,32r2,-3l39,23r9,-7l60,9,73,3r17,l109,7r21,13l129,20r-6,3l116,26r-10,5l97,35r-7,7l84,49r-3,8l84,61r6,7l101,77r18,4l116,83r-9,2l96,90,83,96r-15,7l55,111r-10,9l39,130,29,146,16,156,5,161,,162r3,-3l12,150,23,137,35,117r6,-10l49,98r9,-5l67,88r8,-3l81,84r6,-1l88,83,84,80,77,72,70,61,67,49,74,39,87,29,99,23r4,-3l101,20,96,19r-9,l75,19,64,20,51,25,38,33,26,45,23,44,21,36,26,22,45,xe" fillcolor="black" stroked="f">
                    <v:path arrowok="t"/>
                  </v:shape>
                  <v:shape id="_x0000_s1115" style="position:absolute;left:2073;top:327;width:172;height:121" coordsize="172,121" path="m172,121r-3,-6l159,99,143,78,123,53,97,30,68,11,35,,,1r2,l6,1r7,l22,1r9,1l39,5,49,8r7,6l55,14r-4,l45,15r-7,2l29,20r-9,3l13,27,6,33,7,31r6,-3l22,26,33,23,46,21r13,l74,24r13,7l98,40r12,10l119,59r7,7l132,72r4,6l137,80r2,2l137,82r-1,l132,80r-6,l120,80r-9,2l104,82r-9,3l97,85r3,l106,85r7,1l120,88r7,1l134,92r6,4l152,105r10,7l169,118r3,3xe" fillcolor="black" stroked="f">
                    <v:path arrowok="t"/>
                  </v:shape>
                  <v:shape id="_x0000_s1116" style="position:absolute;left:2246;top:266;width:62;height:144" coordsize="62,144" path="m6,144l5,141,2,133,,118,,101,5,79,13,55,31,29,57,,54,3,47,13,38,27,31,43r3,-1l41,40r10,l62,46,60,45r-9,l38,48,22,61,10,84,6,111r,23l6,144xe" fillcolor="black" stroked="f">
                    <v:path arrowok="t"/>
                  </v:shape>
                  <v:shape id="_x0000_s1117" style="position:absolute;left:2117;top:241;width:99;height:112" coordsize="99,112" path="m99,112r-3,-5l90,96,80,78,67,58,51,38,34,21,17,6,,,1,2,5,6r7,6l21,19r7,9l37,35r6,9l47,51,44,49,36,45,24,44,12,49r2,l20,51r8,4l38,60r13,8l66,78,80,91r16,18l99,112xe" fillcolor="black" stroked="f">
                    <v:path arrowok="t"/>
                  </v:shape>
                  <v:shape id="_x0000_s1118" style="position:absolute;left:2267;top:373;width:86;height:88" coordsize="86,88" path="m,88l2,86,8,81,18,73,30,66,44,60,59,55,73,53r13,3l85,55,82,52,77,46,70,40,63,34,54,30,47,27r-8,l40,26r3,-2l49,21r7,-2l63,16r7,-3l77,11r8,l83,10,77,8,70,7,62,4,51,1,41,,33,1,24,3r3,l36,4r8,2l51,10r-2,l41,11r-8,6l26,26r4,1l39,30r10,6l56,45r-3,1l47,49r-8,4l28,58,17,65,8,72,2,79,,88xe" fillcolor="black" stroked="f">
                    <v:path arrowok="t"/>
                  </v:shape>
                  <v:shape id="_x0000_s1119" style="position:absolute;left:1453;top:198;width:438;height:406" coordsize="438,406" path="m288,363r,-5l287,347r-3,-15l280,315r-6,-17l265,285r-10,-8l241,277r-20,21l219,296r-4,-3l209,289r-7,-4l195,280r-9,-1l177,279r-7,4l167,277r-6,-11l148,256r-18,l141,241r-6,-1l121,234r-20,-7l78,218,55,208,32,196,16,186,7,176r,-11l13,163r13,-1l40,159r7,l46,157r-4,-2l34,149r-8,-7l16,134,9,129,3,124,,123r1,l6,121r5,-1l20,118r9,l37,120r10,3l56,130,42,84r1,l47,84r8,-2l63,82r10,2l84,84r8,3l101,90r13,5l121,97r1,l122,97r,-3l120,88r-3,-9l112,69,105,58,98,46,89,36,79,29r2,l82,27r4,-1l92,26r7,l107,29r10,6l128,43,130,r4,1l143,4r10,6l161,16r8,7l174,29r6,4l182,35,205,12r1,1l210,17r8,5l226,29r9,9l244,46r5,10l255,65r6,14l265,90r3,7l270,98r1,-3l278,87r9,-12l297,62,310,49,323,36,335,26r11,-6l362,16r7,l374,17r,2l371,23r-5,9l361,42r-2,10l361,51r7,-3l376,43r11,-4l398,36r13,-3l423,33r10,3l438,45r-5,1l420,51r-13,7l402,71r5,13l417,94r8,6l430,101r-2,l424,101r-4,2l412,104r-7,3l397,111r-8,5l384,121r-10,13l365,147r-9,12l349,166r-7,6l333,179r-9,6l322,188r5,l339,189r13,3l361,195r-2,4l350,205r-10,4l335,211r5,3l350,220r12,7l366,233r-1,1l359,237r-9,4l340,244r-10,4l322,253r-9,4l309,260r-6,13l304,289r5,11l311,306r2,10l311,342r-7,32l287,406r1,-43xe" fillcolor="#9e775e" stroked="f">
                    <v:path arrowok="t"/>
                  </v:shape>
                  <v:shape id="_x0000_s1120" style="position:absolute;left:1701;top:464;width:49;height:143" coordsize="49,143" path="m,1l7,r9,l25,6,35,16,49,53r,41l42,128r-4,15l39,126r,-40l33,45,19,19,14,16,10,14r-4,l3,14,,1xe" fillcolor="#a0dbc1" stroked="f">
                    <v:path arrowok="t"/>
                  </v:shape>
                  <v:shape id="_x0000_s1121" style="position:absolute;left:1570;top:423;width:176;height:185" coordsize="176,185" path="m167,185r,-17l166,129,158,86,143,60,125,57r-13,7l106,75r-2,6l102,80,98,75,92,71,85,65,76,62,66,61,56,65,46,73r,-2l47,65r,-5l44,51,40,45,31,39,18,36,,38,36,,24,26r5,l37,29r10,6l55,48r1,l62,48r6,l76,49r9,2l92,54r6,4l101,64r1,-2l105,57r6,-6l117,45r8,-3l135,41r12,4l158,57r16,37l176,136r-6,35l167,185xe" fillcolor="black" stroked="f">
                    <v:path arrowok="t"/>
                  </v:shape>
                  <v:shape id="_x0000_s1122" style="position:absolute;left:1462;top:360;width:128;height:78" coordsize="128,78" path="m,7l4,4,10,3,17,1r7,l31,r6,l41,r2,l41,,38,3,34,7r-4,7l31,20r9,9l53,37,69,47r17,9l102,65r14,7l128,78r-6,-2l113,73,102,69,90,65,77,59,64,55,50,47,37,42,21,29,10,17,2,10,,7xe" fillcolor="#c9b596" stroked="f">
                    <v:path arrowok="t"/>
                  </v:shape>
                  <v:shape id="_x0000_s1123" style="position:absolute;left:1428;top:276;width:156;height:149" coordsize="156,149" path="m126,149r-4,-2l110,144,94,140,75,133,55,124,38,113,23,100,15,85r1,l21,84r5,-3l34,79r7,-1l49,78r8,1l64,84,62,82,57,78,48,71,38,64,28,58,18,52,8,49,,49,2,48,8,45r8,-3l28,38,38,36,51,35r10,1l71,40r,-4l68,27,62,16,49,6,51,4,58,3,68,1,81,,97,1r17,3l134,12r22,11l153,23r-7,-3l134,19,122,16,109,13,96,12r-11,l78,13r3,4l85,29r6,16l96,65,94,64,90,61,83,56,74,52,65,48,55,45r-9,l38,48r1,1l44,51r7,2l58,59r9,6l74,72r6,9l83,90r-5,l67,90,54,91,44,94r1,1l51,101r8,7l70,117r13,9l97,136r14,7l126,149xe" fillcolor="black" stroked="f">
                    <v:path arrowok="t"/>
                  </v:shape>
                  <v:shape id="_x0000_s1124" style="position:absolute;left:1753;top:480;width:19;height:81" coordsize="19,81" path="m9,81r1,-8l10,55,9,29,,,6,4r8,13l19,42,9,81xe" fillcolor="black" stroked="f">
                    <v:path arrowok="t"/>
                  </v:shape>
                  <v:shape id="_x0000_s1125" style="position:absolute;left:1535;top:198;width:186;height:114" coordsize="186,114" path="m128,35r-5,8l113,55,101,65r-6,4l91,59,82,45,74,33,69,27r,13l65,56,61,68r-3,6l55,69,51,65,45,62,42,61r3,10l45,82r,9l43,95r,l40,92,38,85,32,72,30,69,29,65,26,62,25,59,20,52,16,46,12,39,6,33,4,32,3,30,2,29,,27r2,l2,27r,l3,26r22,3l33,33r3,3l40,38r3,2l46,43,48,r,l49,r2,1l52,1,85,22r6,5l95,30r3,3l100,35,111,25r15,-9l127,16r,l128,16r,1l134,23r9,6l150,36r7,7l170,66r9,24l185,107r1,7l183,108,176,98,167,85,157,72,146,58,137,46r-6,-8l128,35xe" fillcolor="#c9b596" stroked="f">
                    <v:path arrowok="t"/>
                  </v:shape>
                  <v:shape id="_x0000_s1126" style="position:absolute;left:1518;top:181;width:294;height:140" coordsize="294,140" path="m47,83l46,82,43,78,39,72,32,65,24,57,16,50,8,46,,43r1,l6,42r5,-2l19,39r8,l36,40r8,4l55,52r,-6l55,31,52,14,42,r2,l50,1,60,2,72,7r13,4l96,18r12,11l117,40r,-1l120,33r5,-7l134,17r3,1l147,24r11,9l173,44r14,13l200,72r8,17l210,107r2,-3l218,95r7,-12l235,70,248,57,261,46r16,-9l294,34r-4,3l281,46,267,59,251,73,233,91r-14,17l208,125r-6,15l202,137r-3,-10l195,112,189,96,182,79,170,62,158,49,143,39,118,65r-1,-5l109,50,96,37,76,27r-1,4l73,43,69,56,66,66,62,63,50,56,37,49,26,47r3,5l37,62r7,11l47,83xe" fillcolor="black" stroked="f">
                    <v:path arrowok="t"/>
                  </v:shape>
                  <v:shape id="_x0000_s1127" style="position:absolute;left:1782;top:217;width:130;height:162" coordsize="130,162" path="m45,l43,3r-6,8l33,23,30,33r2,-3l37,24r9,-7l58,10,72,4,89,3r19,5l130,21r-2,l122,24r-8,3l105,32r-9,4l88,43r-6,7l79,58r3,4l89,69r12,9l118,82r-3,2l107,85,95,89,82,95r-14,7l55,111r-10,9l39,130,29,147r-13,9l4,160,,162r3,-3l11,151,23,138,33,118r7,-10l47,99r9,-5l66,89r9,-3l81,85r5,-1l88,84,83,81,76,72,69,62,66,50,73,40,85,30,96,24r5,-3l99,21,94,20,85,19r-10,l62,21,50,26,37,34,24,46,21,45,20,36,24,23,45,xe" fillcolor="black" stroked="f">
                    <v:path arrowok="t"/>
                  </v:shape>
                  <v:shape id="_x0000_s1128" style="position:absolute;left:1560;top:340;width:171;height:119" coordsize="171,119" path="m171,119r-3,-5l158,98,142,76,121,52,96,28,66,10,34,,,1r1,l5,1r8,l20,1,30,2r9,3l47,8r9,5l54,13r-4,l44,14r-7,1l28,18r-8,3l13,26,5,31,7,30r6,-3l21,24,33,21,46,20r13,l73,24r13,7l98,40r11,10l118,59r7,7l131,72r4,6l137,80r1,2l137,82r-2,l131,80r-6,l119,80r-8,2l103,82r-8,3l96,85r3,l105,85r6,1l118,88r9,1l134,92r6,4l151,105r10,7l168,118r3,1xe" fillcolor="black" stroked="f">
                    <v:path arrowok="t"/>
                  </v:shape>
                  <v:shape id="_x0000_s1129" style="position:absolute;left:1733;top:279;width:62;height:143" coordsize="62,143" path="m6,143l4,140,1,131,,117,,100,4,78,13,53,30,27,56,,53,3r-7,8l37,26,30,42r3,-2l40,39r10,1l62,46,59,45,50,43,37,48,21,59,10,82,6,110r,23l6,143xe" fillcolor="black" stroked="f">
                    <v:path arrowok="t"/>
                  </v:shape>
                  <v:shape id="_x0000_s1130" style="position:absolute;left:1603;top:254;width:98;height:112" coordsize="98,112" path="m98,112r-3,-5l89,96,79,78,66,58,52,38,35,21,17,6,,,1,2,6,6r7,6l20,19r9,7l36,35r7,7l48,49,45,48,35,44,23,42,11,48r2,l19,51r8,3l39,60r13,7l66,78,81,91r16,18l98,112xe" fillcolor="black" stroked="f">
                    <v:path arrowok="t"/>
                  </v:shape>
                  <v:shape id="_x0000_s1131" style="position:absolute;left:1753;top:386;width:85;height:86" coordsize="85,86" path="m,86l3,85,9,79,19,73,30,66,43,59,58,55,72,52r13,3l84,53,81,50,76,45,71,40,63,34,55,30,48,27r-9,l40,26r3,-2l49,21r6,-2l62,16r9,-3l78,11r6,l82,10,78,8,71,7,62,4,52,1,42,,32,1,23,3r3,l35,4,45,6r7,4l49,10r-7,1l33,17r-7,9l30,27r9,3l49,36r7,9l53,46r-5,1l39,52,29,58,17,63,9,71,3,78,,86xe" fillcolor="black" stroked="f">
                    <v:path arrowok="t"/>
                  </v:shape>
                  <v:shape id="_x0000_s1132" style="position:absolute;left:25;top:311;width:438;height:406" coordsize="438,406" path="m288,362r,-4l287,346r-2,-14l281,315r-6,-18l266,284r-10,-7l242,277r-20,20l220,296r-4,-3l210,289r-7,-5l194,280r-8,-3l177,279r-7,2l167,276r-6,-12l148,254r-17,l141,239r-6,-1l121,232r-20,-7l77,216,53,206,31,195,14,185,5,174r,-11l11,161r13,-1l38,157r9,l46,156r-5,-3l33,147r-9,-7l15,134,7,128,2,124,,122r1,l5,121r6,-3l18,117r9,l37,118r9,4l56,130,40,83r1,l47,82r7,l63,82r10,l83,83r10,3l102,89r13,6l121,96r1,l122,96r,-2l119,88r-3,-9l112,68,106,56,99,46,89,36,79,29r1,l82,27r4,-1l92,26r7,l108,29r10,4l129,42,129,r5,1l142,4r12,6l163,16r7,7l176,29r5,4l183,34,204,11r2,2l212,17r5,4l226,29r9,8l243,46r8,9l255,63r7,15l266,89r2,6l269,98r3,-3l278,86r9,-11l298,62,310,49,323,36,336,26r10,-6l362,16r7,l373,17r,1l370,23r-4,8l362,42r-2,10l362,50r5,-3l376,43r12,-4l399,36r12,-3l424,33r10,3l438,43r-6,1l421,49r-13,8l403,70r5,13l416,94r9,5l429,101r-1,l424,101r-5,1l412,104r-7,3l398,111r-7,4l385,121r-10,13l365,147r-9,10l350,164r-9,6l333,177r-9,6l321,186r6,l339,187r13,3l360,193r-1,5l350,202r-10,4l334,208r6,3l352,218r10,7l367,231r-2,1l359,235r-9,4l340,242r-10,6l321,252r-8,3l308,260r-5,13l304,289r4,11l311,306r2,10l311,342r-6,32l288,406r,-44xe" fillcolor="#9e775e" stroked="f">
                    <v:path arrowok="t"/>
                  </v:shape>
                  <v:shape id="_x0000_s1133" style="position:absolute;left:273;top:575;width:50;height:145" coordsize="50,145" path="m,2l7,r9,2l26,7,36,17,50,54,49,95r-7,35l37,145r2,-18l39,88,34,45,20,19,14,17,10,16r-5,l3,16,,2xe" fillcolor="#a0dbc1" stroked="f">
                    <v:path arrowok="t"/>
                  </v:shape>
                  <v:shape id="_x0000_s1134" style="position:absolute;left:141;top:535;width:176;height:185" coordsize="176,185" path="m168,185r,-18l166,128,159,86,143,60,126,57r-12,8l107,76r-1,6l104,81r-4,-5l94,72,86,66,77,63,67,62,57,66,47,73r,-1l48,66r,-7l45,52,41,44,32,39,19,37,,39,38,,26,26r5,l39,28r10,8l55,49r2,l62,49r6,l77,50r9,2l93,55r5,4l101,65r2,-2l106,57r5,-5l117,46r9,-4l136,42r12,4l159,57r16,38l176,135r-5,35l168,185xe" fillcolor="black" stroked="f">
                    <v:path arrowok="t"/>
                  </v:shape>
                  <v:shape id="_x0000_s1135" style="position:absolute;left:32;top:471;width:131;height:78" coordsize="131,78" path="m,6l4,3,10,1r7,l24,r9,l39,r4,l44,,43,,40,1,36,6r-5,8l33,20r9,9l55,38,70,48r18,8l105,65r14,7l131,78r-6,-1l115,72,105,69,92,64,79,59,65,53,52,48,39,42,23,29,10,17,3,9,,6xe" fillcolor="#c9b596" stroked="f">
                    <v:path arrowok="t"/>
                  </v:shape>
                  <v:shape id="_x0000_s1136" style="position:absolute;top:389;width:156;height:147" coordsize="156,147" path="m126,147r-5,-1l110,143,94,138,75,131,55,122,38,111,23,98,14,83r2,l20,81r6,-2l32,78r8,-2l48,76r7,2l62,82,61,81,55,76,46,70,38,63,26,56,16,50,7,47,,47,1,46,7,44r9,-4l26,37,38,34r11,l59,36r10,4l69,36,66,27,61,16,48,5,50,4,56,3,66,1,79,,95,1r19,3l134,11r22,12l153,23r-7,-3l134,18,121,16,108,13,95,11r-10,l78,13r1,4l85,29r4,15l94,65,92,63,88,60,81,56,74,52,63,47,55,44r-10,l36,47r2,2l42,50r7,3l56,59r9,6l72,70r6,9l81,88r-5,l65,88r-13,l42,92r1,2l49,99r9,8l69,115r13,9l97,134r14,7l126,147xe" fillcolor="black" stroked="f">
                    <v:path arrowok="t"/>
                  </v:shape>
                  <v:shape id="_x0000_s1137" style="position:absolute;left:325;top:592;width:18;height:81" coordsize="18,81" path="m8,81r2,-7l10,55,8,29,,,5,5r9,11l18,42,8,81xe" fillcolor="black" stroked="f">
                    <v:path arrowok="t"/>
                  </v:shape>
                  <v:shape id="_x0000_s1138" style="position:absolute;left:107;top:311;width:186;height:112" coordsize="186,112" path="m130,33r-6,9l112,55,101,65r-6,4l91,59,82,44,73,33,69,27r,13l65,55,60,68r-1,5l56,69,50,65,44,62,42,60r4,10l46,82r-2,9l43,95r,l40,91,37,83,32,70r,-1l29,65,27,62,26,59,21,52,16,44,10,39,4,33,3,31,1,30,,29,,27r,l,26r,l1,26r23,3l33,33r3,1l40,37r3,2l47,42,47,r,l49,r1,l52,1,86,20r6,6l96,30r3,3l101,34,111,23r14,-9l127,16r1,l128,16r2,1l135,21r8,6l151,34r7,9l170,66r9,22l184,105r2,7l183,107,176,96,167,83,157,70,147,56,138,44r-6,-8l130,33xe" fillcolor="#c9b596" stroked="f">
                    <v:path arrowok="t"/>
                  </v:shape>
                  <v:shape id="_x0000_s1139" style="position:absolute;left:88;top:292;width:297;height:141" coordsize="297,141" path="m49,85l48,84,45,79,39,74,33,66,25,59,17,52,9,48,,45r1,l6,43r6,-1l19,40r8,l38,42r10,4l58,53r,-5l58,33,53,16,43,r3,l52,1,62,4,74,7r13,6l100,20r11,10l120,42r,-2l123,35r4,-8l137,19r3,1l149,26r13,9l176,45r13,14l202,74r7,15l212,107r2,-3l219,95r8,-11l237,71,250,59,264,48r16,-9l297,36r-4,3l284,48,270,61,254,75,237,92r-15,18l211,127r-6,14l203,139r-1,-11l198,114,192,98,183,81,173,63,160,50,146,40,121,65r-1,-4l113,50,100,39,79,29r-1,4l76,45,72,58,68,68,63,65,52,58,38,50,26,49r4,4l38,62r8,13l49,85xe" fillcolor="black" stroked="f">
                    <v:path arrowok="t"/>
                  </v:shape>
                  <v:shape id="_x0000_s1140" style="position:absolute;left:353;top:329;width:130;height:161" coordsize="130,161" path="m45,l44,3r-5,9l34,24,32,34r2,-3l39,25r9,-7l60,9,73,5,90,3r19,5l130,21r-1,l123,24r-7,2l106,31r-9,6l90,42r-6,8l81,57r3,4l90,68r11,9l119,83r-3,1l107,86,96,90,83,96r-15,7l57,110r-12,9l39,129,29,145,16,155,5,159,,161r3,-3l13,151,24,138,35,117r6,-10l50,100r8,-7l67,90r8,-3l83,86r5,-2l90,84,86,81,77,73,70,63,67,51,74,41,87,31,99,25r4,-3l101,22,96,21,87,19r-12,l64,22,51,26,38,35,26,47,24,45,21,37,26,24,45,xe" fillcolor="black" stroked="f">
                    <v:path arrowok="t"/>
                  </v:shape>
                  <v:shape id="_x0000_s1141" style="position:absolute;left:133;top:452;width:170;height:120" coordsize="170,120" path="m170,120r-3,-6l157,98,141,77,121,52,95,29,66,10,34,,,2r1,l6,2r7,l20,2,30,3r9,2l47,7r9,5l55,12r-5,l44,13r-8,2l27,18r-7,2l11,25,6,31,7,29r6,-3l21,23,33,20,44,19r13,l72,22r13,7l96,38r12,10l117,57r7,7l130,71r4,6l135,80r2,1l134,81,124,80r-13,l95,83r1,l99,83r6,l111,84r7,1l125,87r7,3l138,94r12,10l160,111r7,6l170,120xe" fillcolor="black" stroked="f">
                    <v:path arrowok="t"/>
                  </v:shape>
                  <v:shape id="_x0000_s1142" style="position:absolute;left:306;top:392;width:62;height:141" coordsize="62,141" path="m6,141l4,138,1,130,,115,,98,3,76,13,53,29,27,55,,52,2r-7,9l36,26,29,41r3,-1l39,39r10,1l62,46,59,44,49,43,36,47,20,59,10,82,6,108r,23l6,141xe" fillcolor="black" stroked="f">
                    <v:path arrowok="t"/>
                  </v:shape>
                  <v:shape id="_x0000_s1143" style="position:absolute;left:175;top:366;width:99;height:109" coordsize="99,109" path="m99,109r-3,-4l90,93,80,76,67,56,52,37,34,20,17,5,,,1,1,5,5r8,6l21,18r9,9l37,34r7,9l49,50,46,49,36,44,24,43,13,49r1,l20,50r8,4l40,59r12,8l66,78,80,91r16,17l99,109xe" fillcolor="black" stroked="f">
                    <v:path arrowok="t"/>
                  </v:shape>
                  <v:shape id="_x0000_s1144" style="position:absolute;left:326;top:497;width:85;height:88" coordsize="85,88" path="m,88l3,87,9,81,19,74,30,66,43,59,58,55,72,52r13,3l84,53,81,51,77,45,71,40,64,35,55,30,48,27r-9,l40,26r3,-1l49,22r6,-3l62,16r7,-3l77,12r7,l82,10,78,9,71,7,62,4,52,1,42,,32,1,23,3r3,l35,3r8,3l51,9r-3,l40,12r-8,4l25,26r4,1l39,30r10,6l56,45r-3,1l48,48r-9,4l29,58,17,64,9,72,3,80,,88xe" fillcolor="black" stroked="f">
                    <v:path arrowok="t"/>
                  </v:shape>
                  <v:shape id="_x0000_s1145" style="position:absolute;left:10;top:548;width:553;height:578" coordsize="553,578" path="m521,r-4,l504,1,483,4,457,7r-31,6l388,21,349,33,307,46,264,65,219,86r-43,26l134,143,94,177,58,219,26,265,,319r3,-2l10,315r10,-6l35,303r17,-7l72,289r22,-9l117,273r24,-6l166,261r25,-4l214,255r23,l257,258r17,7l290,276r-6,5l270,296r-19,24l231,355r-19,42l199,449r-4,61l205,578r1,-3l214,567r10,-13l237,539r17,-19l273,498r21,-22l319,452r26,-25l372,404r29,-23l431,361r31,-19l492,328r30,-12l553,309,521,xe" fillcolor="#ffc168" stroked="f">
                    <v:path arrowok="t"/>
                  </v:shape>
                  <v:shape id="_x0000_s1146" style="position:absolute;left:2246;top:472;width:589;height:450" coordsize="589,450" path="m68,100r3,-1l81,91,96,83,116,73,140,60,169,47,202,34,238,22,277,12,318,5,361,r45,l452,6r46,10l543,34r46,24l580,61r-23,7l523,81,485,97r-40,22l409,145r-28,30l367,209r6,1l388,217r25,15l443,252r33,29l511,318r32,49l572,428r-3,-1l559,421r-15,-6l524,405r-26,-9l468,386r-35,-8l396,370r-42,-5l309,362r-48,1l212,369r-50,10l109,396,55,419,,450,68,100xe" fillcolor="#ffc168" stroked="f">
                    <v:path arrowok="t"/>
                  </v:shape>
                  <v:shape id="_x0000_s1147" style="position:absolute;left:2333;top:472;width:502;height:417" coordsize="502,417" path="m502,58l463,37,424,21,387,11,348,3,309,,271,2,235,5r-35,6l167,18,136,28,105,38,78,50,53,60,33,70,14,80,,89r23,44l26,132r7,-3l46,123r16,-7l81,107r21,-8l125,90,151,80r26,-9l205,63r26,-6l257,51r24,-3l303,47r20,1l340,54r-4,3l326,65,310,81r-19,21l273,129r-21,33l237,201r-13,45l225,246r6,2l238,249r10,1l261,255r14,4l293,265r17,7l329,282r19,12l366,307r21,16l405,341r18,22l440,386r16,28l457,415r3,l462,415r1,2l470,395,441,344,411,302,379,271,349,246,322,229,300,217r-14,-7l280,209r14,-34l322,145r36,-26l398,97,436,81,470,68r23,-7l502,58xe" fillcolor="#9e775e" stroked="f">
                    <v:path arrowok="t"/>
                  </v:shape>
                  <v:shape id="_x0000_s1148" style="position:absolute;left:2349;top:539;width:45;height:332" coordsize="45,332" path="m,332r6,-1l11,328r6,-2l23,324r4,-2l33,319r6,-1l45,316,24,244,19,153,20,66,26,,21,1,17,3,13,6,10,7,,332xe" fillcolor="black" stroked="f">
                    <v:path arrowok="t"/>
                  </v:shape>
                  <v:shape id="_x0000_s1149" style="position:absolute;left:19;top:550;width:485;height:555" coordsize="485,555" path="m321,256l310,240,294,226,272,214r-21,-8l231,200r-18,-6l200,193r-4,-2l215,170r20,-19l257,136r21,-13l300,112r23,-7l345,97r21,-4l386,89r19,-2l421,86r14,-2l447,84r10,2l463,86r1,l485,,466,3,443,6r-28,6l386,18r-31,9l320,37,285,50,249,66,213,83r-36,20l143,128r-34,26l78,185,49,219,23,258,,300r7,10l17,305r13,-5l46,292r16,-5l81,279r18,-5l120,268r20,-6l160,258r20,-3l200,253r19,l236,255r18,4l268,265r13,9l275,278r-13,14l244,315r-21,32l206,388r-14,47l186,492r6,63l275,453,264,411r,-39l270,339r11,-29l294,287r15,-16l317,259r4,-3xe" fillcolor="#9e775e" stroked="f">
                    <v:path arrowok="t"/>
                  </v:shape>
                  <v:shape id="_x0000_s1150" style="position:absolute;left:452;top:527;width:57;height:367" coordsize="57,367" path="m40,12l39,61,31,174,18,294,,367,43,353,57,,40,12xe" fillcolor="black" stroked="f">
                    <v:path arrowok="t"/>
                  </v:shape>
                  <v:shape id="_x0000_s1151" style="position:absolute;left:492;top:399;width:1871;height:581" coordsize="1871,581" path="m13,134r4,-1l29,127,49,117,75,107,108,92,149,79,193,63,242,49,297,36,355,23,417,13,482,6,550,1,619,r71,4l762,14r36,7l834,29r35,7l903,45r35,10l972,63r35,10l1040,84r35,10l1108,102r33,10l1174,123r34,8l1241,140r33,9l1309,156r33,7l1375,169r33,4l1443,178r33,2l1511,182r34,1l1580,182r34,-3l1650,175r35,-6l1721,160r38,-10l1796,138r38,-14l1871,108r-10,436l1855,546r-17,3l1811,555r-36,5l1731,566r-52,6l1622,578r-62,3l1493,581r-70,-2l1352,573r-74,-10l1206,547r-72,-20l1063,500,997,466,964,449,928,435,892,422r-38,-9l815,404r-40,-5l734,396r-40,-2l652,393r-40,1l570,397r-42,4l488,407r-42,6l407,420r-39,7l329,436r-36,9l257,453r-33,11l192,472r-30,10l133,491r-26,9l84,507r-22,9l43,521r-14,6l16,531r-9,5l1,537,,539,13,134xe" fillcolor="#ffc168" stroked="f">
                    <v:path arrowok="t"/>
                  </v:shape>
                  <v:shape id="_x0000_s1152" style="position:absolute;left:519;top:588;width:187;height:201" coordsize="187,201" path="m6,41r2,l9,39r9,-3l22,36r9,-3l48,28r7,-3l61,22r,4l57,32r,3l55,38r-1,3l54,41r,l52,43r-1,3l51,48r-3,3l52,62r,2l52,65r2,3l55,74r3,6l58,82r2,3l61,88r,l65,103r2,-5l68,97r2,-2l70,94r1,-3l73,90r2,-2l80,84,91,78r2,l96,77r1,l98,77r,l101,75r3,l106,75r1,2l109,77r2,1l119,82r3,2l123,84r,l123,82r-3,-7l119,72r,l119,69r-2,-7l114,58r,-3l113,51r,l109,41r-3,-6l106,33r-2,-3l104,29r-1,1l103,29r-3,-1l97,26r-3,l93,25r,l91,25,90,23,87,22r,l86,22,83,20r-2,l81,20r,-1l86,19r5,-3l98,15r2,-2l104,13r3,-1l109,10r7,-1l116,9r,-2l133,3r,-1l135,2,137,r-1,6l136,7r-1,3l132,16r,3l130,20r,3l129,23r,2l133,38r,1l135,41r,1l135,45r1,1l136,51r7,20l143,75r3,6l146,82r,3l152,98r,5l153,107r2,3l156,114r3,7l162,127r1,3l163,132r,1l163,134r,l165,139r,1l165,143r1,4l171,150r,l172,152r2,l175,153r1,l179,155r2,l182,156r2,l187,158r,1l185,159r-1,l181,160r,l178,160r-3,2l172,163r-4,2l163,166r-2,l159,166r-11,5l148,171r-6,1l140,173r-7,l133,171r,l142,152r,1l143,149r-1,-6l137,132r,-2l137,130r,-1l136,126r-1,-5l133,120r-3,-9l124,101r-1,-1l119,97r-3,-2l114,94r-5,-1l107,93r-3,-2l103,91r-3,l94,94r-1,l91,94r-1,l87,97r-1,1l83,98r-2,2l80,103r-2,l77,106r-3,5l74,113r,3l74,119r,1l75,121r,2l77,126r,1l78,127r,2l81,130r3,2l84,133r,l86,133r,l93,133r7,l101,132r5,-2l107,129r,-2l109,126r,-3l109,121r,-1l109,119r,-2l109,114r-2,-1l106,111r-2,-1l101,110r-4,1l96,113r,3l97,119r4,l100,120r,1l101,124r-1,2l98,126r-1,1l93,127r-2,-1l87,120r-3,-1l86,110r2,-3l88,106r2,-2l90,104r3,-4l104,100r6,3l113,103r1,1l114,106r2,-2l117,107r,l119,110r,1l120,113r,4l122,123r-2,3l119,126r-3,4l116,132r-2,1l114,133r-1,3l111,137r,2l110,140r-1,2l107,142r-7,3l91,146r-4,l86,146r-2,l83,145r-3,-2l80,146r3,12l87,169r1,2l88,171r2,l96,175r2,l100,176r,l103,178r1,1l109,182r,l113,184r,l106,186r-18,6l87,192r-9,3l75,195r-17,6l57,201r,-2l60,194r,-2l65,178,58,155,48,123,39,100,38,94,36,90,34,84r,-3l31,77r,l31,72,29,68r-1,l26,62r,-1l25,58r,1l25,56,23,55,22,54,21,52r,l19,52,9,46,6,45r-1,l3,45,2,43,,42r2,l5,42r,-1l6,41xe" fillcolor="black" stroked="f">
                    <v:path arrowok="t"/>
                  </v:shape>
                  <v:shape id="_x0000_s1153" style="position:absolute;left:694;top:610;width:112;height:125" coordsize="112,125" path="m76,1r,2l76,4r2,2l76,10r2,3l78,14r,3l78,20r,3l79,24r-1,3l79,27r,3l79,33r,3l79,37r,2l81,40r-2,2l81,43r,2l81,47r1,5l82,55r,1l84,58r,4l84,65r1,1l85,69r2,7l88,82r3,4l108,101r3,1l112,104r-1,l105,108r-3,3l101,114r-1,1l97,117r-3,1l92,117r-3,-3l89,112r-1,-1l85,110r-1,-3l82,105r,l81,102r-2,-1l78,99,76,98r-1,l74,107r-2,1l72,112r-3,2l68,117r-2,1l66,120r-3,1l62,121r-6,4l55,125r-3,l45,125r-8,l35,124r-5,-1l27,120r-1,-2l23,115r-1,-1l17,112r-1,-2l16,108r-2,-1l13,105r-1,-1l10,101,9,99,7,97,6,95r,-1l4,92r,-1l4,88r-1,l3,86,1,84r,-2l1,82r,-3l,75,,72,,71,,69,,66,,65r,l,63,,62,,59,1,53,3,49r,l3,47,4,43,6,39,7,36r3,-4l12,30r1,-1l17,26r5,-3l26,20r6,-1l37,19r3,l40,19r3,l45,19r3,2l48,21r2,2l55,26r1,l59,29,58,20,56,19r,-2l56,14,55,10r,-2l56,8,59,7r,l61,7,63,6,65,3r1,1l74,1r,l76,r,1xe" fillcolor="black" stroked="f">
                    <v:path arrowok="t"/>
                  </v:shape>
                  <v:shape id="_x0000_s1154" style="position:absolute;left:718;top:644;width:45;height:76" coordsize="45,76" path="m6,3l5,6,3,11,2,15,,16r,3l,21r,8l2,34r,1l3,44r2,3l5,47r1,l8,52r3,8l12,63r1,1l15,65r1,3l19,71r2,2l22,74r3,2l28,76r1,l31,76r3,-2l37,73r4,-3l42,67r2,-4l44,61r1,-3l45,57r,-9l45,48,44,45,39,37,35,31,31,26,26,25r-1,l21,26r-2,3l19,32r,3l21,38r,4l21,42r,l21,45r3,3l25,50r1,l29,50,28,44,26,41,25,39r3,-1l28,38r3,-1l37,41r2,1l39,50r-1,2l38,54r,1l37,57r-2,3l25,61,18,54,15,51r,-1l13,48,12,47,11,41,9,32r2,-3l11,26r,-2l13,21r,-2l15,19r1,-3l18,16r1,-1l21,13r1,-1l24,11r2,l26,12r5,3l38,22r,l41,25r1,-1l37,13,32,6r2,l29,3,26,,16,,13,r,l6,3xe" fillcolor="#ffc168" stroked="f">
                    <v:path arrowok="t"/>
                  </v:shape>
                  <v:shape id="_x0000_s1155" style="position:absolute;left:791;top:605;width:109;height:162" coordsize="109,162" path="m17,2r1,l21,3r,2l24,6r6,3l31,12r3,7l34,21r,3l36,21r-2,1l37,16r2,-4l41,11r,l43,9,47,6,49,5,53,3,66,r4,l73,r3,2l76,2r9,4l86,8r3,1l92,12r1,1l95,15r1,3l99,19r,2l99,21r3,5l104,29r1,5l105,37r1,1l108,47r,l108,50r,1l108,52r,3l109,58r-1,2l108,63r,1l108,67r,l106,73r,3l104,83r,l104,84r-2,5l101,89r-2,4l98,94r,l96,96r-1,1l93,99r-1,1l91,100r,2l91,102r-3,1l86,103r-3,1l78,107r-2,l75,107r-2,l73,107r-1,l70,107r-4,-1l65,106r-3,-2l60,104r-3,-1l57,103r-3,-3l53,100r-1,l52,99,47,94r,l46,93,44,91r2,3l46,99r,l47,100r,3l49,113r,l49,113r,3l49,116r1,7l50,123r,3l50,128r2,1l52,135r,l53,136r1,2l56,139r1,2l57,141r2,1l62,142r,l63,145r-1,-2l63,145r9,4l73,151r2,1l70,152r,l69,154r,-2l60,154r-1,1l57,155r-3,l53,156r-1,l49,156r-2,l44,156r-17,5l23,161r-5,1l17,162r,l18,161,30,143r1,-2l31,138r-1,-2l30,125r-2,-6l27,115r-1,-5l26,109r,-3l26,103,24,91,21,86r,-3l21,78r,-2l20,73r,-2l20,70r,-2l18,68r,-3l18,61r,l17,57r,-2l17,51,13,32,11,28,1,22,,22,1,18r,-2l1,16,4,13,5,12,7,11,10,6r1,l13,5,14,2,15,r2,2xe" fillcolor="black" stroked="f">
                    <v:path arrowok="t"/>
                  </v:shape>
                  <v:shape id="_x0000_s1156" style="position:absolute;left:830;top:620;width:47;height:81" coordsize="47,81" path="m17,l13,3r-2,l10,4,8,4r,2l7,6,5,7,2,13r,1l,26r,l,29r1,1l4,26r,-2l4,24r6,-5l11,19r6,-3l20,16r3,l23,16r3,l26,16r4,1l31,20r2,2l36,26r,l36,27r1,2l37,29r3,6l40,36r-1,3l39,45r,3l39,50r,2l37,55r-1,1l34,58r-3,1l28,61,27,59r-3,2l21,59,14,53r,l17,48r,-2l18,45r3,1l24,48r,1l27,49r1,-3l30,45r,-3l28,39,27,35r,-3l26,30,24,27r-1,l18,27r-1,l15,29r,l14,30r,l13,30r,2l11,32r,1l10,35,8,37r,5l7,43r,2l7,48r,1l7,50r1,6l8,56r2,5l10,63r1,2l11,65r3,4l14,72r1,2l17,75r6,3l26,79r1,l27,79r1,l30,79r1,l33,81r3,-2l39,78r1,l41,76r,-1l44,72r,-3l44,68r,-3l46,62r,-1l46,59r1,-3l47,56r,-8l47,48r,-8l47,32r-1,l46,30,44,29r2,-2l46,26,41,14r,l40,13r,l36,7,34,6,31,4,28,1,27,3,26,,24,,23,,21,,20,r,l18,,17,r,xe" fillcolor="#ffc168" stroked="f">
                    <v:path arrowok="t"/>
                  </v:shape>
                  <v:shape id="_x0000_s1157" style="position:absolute;left:900;top:590;width:107;height:160" coordsize="107,160" path="m20,r2,1l23,2r2,l28,5r4,3l33,11r2,7l35,20r1,3l36,21r,l39,15r2,-2l44,11r,-1l45,8,49,7,52,5,55,4,70,2r2,2l75,4r3,l80,5r7,5l90,11r1,2l94,15r1,2l97,20r1,1l100,23r,3l100,26r3,5l104,34r2,5l104,41r2,2l107,52r,l107,54r,3l107,59r-1,1l107,65r,l106,67r,2l106,72r,l104,78r-1,2l100,88r,l100,89r-3,3l97,93r-2,5l93,99r,-1l91,101r-1,l90,102r-3,2l85,104r,1l85,105r-4,1l81,106r-3,2l72,109r-1,l70,109r-2,l68,109r-1,l65,109r-4,-1l59,106r-2,l55,105r-3,-1l52,104r-3,-2l48,101r-2,l46,99,44,95,42,93r,l41,91r,4l42,99r,l42,101r,3l42,114r2,l44,114r-2,3l42,115r2,9l44,124r,3l44,128r,2l44,135r1,l45,137r1,3l48,140r,1l49,141r,2l52,144r2,l55,145r-1,l55,145r7,6l65,153r2,1l61,154r,l59,154r,l51,156r-2,l48,156r-3,l44,157r-2,l39,157r-1,l35,157r-17,1l13,160r-4,l7,160r,l9,158,22,143r1,-3l23,137r-1,-2l22,124r,-6l20,114r,-6l20,108r,-3l20,102,19,91,18,85r,-5l18,76r,-1l18,72r,-3l18,67r,l16,66r,-3l18,60r,-1l16,54r,-1l16,49,13,30,12,26,3,20,,18,3,14r,l3,13,6,10r1,l9,8,13,4r,l16,2,18,r,l20,xe" fillcolor="black" stroked="f">
                    <v:path arrowok="t"/>
                  </v:shape>
                  <v:shape id="_x0000_s1158" style="position:absolute;left:938;top:605;width:47;height:83" coordsize="47,83" path="m20,2l14,3r,l13,5r-2,l10,6r,l8,8,4,13r,2l,25r,1l,29r1,2l4,25r2,l6,25r5,-6l13,19r6,-3l21,16r3,l24,16r3,2l27,18r5,3l33,22r1,2l36,28r,l37,29r,2l37,32r2,6l39,38r,4l37,48r,2l37,52r-1,3l36,58r-2,l32,60r-3,1l27,63,26,61r-3,2l20,60,13,55r,-1l16,48r,l19,45r1,2l23,50r,l26,51r1,-3l29,47r,-3l29,41,27,37r,-3l26,32,24,29r-1,l19,29r-2,l16,29r,2l14,31r,l13,31r,1l11,32r,2l10,35,8,38,7,42r,2l6,45r,3l6,50r,1l6,55r1,2l7,61r1,3l8,65r,l11,70r,3l13,74r1,2l19,80r2,1l23,81r1,l24,81r3,l29,81r,2l33,83r1,-3l37,80r2,-2l39,78r1,-2l42,73r,-2l42,68r1,-3l45,64r,-1l45,60r1,l46,51r,l47,44,46,35r,l46,34r,-2l46,31r,-2l43,18r,l42,16r,-1l39,11,36,8,33,6,30,3r,l29,2r-2,l24,,23,2r,l23,,21,2r-1,l20,2xe" fillcolor="#ffc168" stroked="f">
                    <v:path arrowok="t"/>
                  </v:shape>
                  <v:shape id="_x0000_s1159" style="position:absolute;left:995;top:587;width:122;height:151" coordsize="122,151" path="m122,1r-8,10l113,14r-1,2l112,17r-3,3l107,26r,l106,29r,l104,30r,3l103,40r,-1l101,42r-1,2l97,57r,2l96,60r,3l93,70r-3,9l90,81r,1l89,82r-2,6l86,91r-8,17l78,111r,1l77,115r-1,2l74,120r,1l73,124r-2,1l70,127r-3,6l65,134r-1,1l63,137r-2,4l60,141r-3,2l54,146r-3,1l47,148r,l45,148r-3,2l42,150r-3,1l29,150r-3,l19,147r-4,-1l11,141,9,140,6,137,5,134,3,131r,l2,128,,127r,-2l,120r,l,118r2,-9l3,108r2,-1l5,105r,l8,102r1,l9,101r2,-2l12,98r3,-2l15,96r1,l19,94r2,l25,92r4,-1l32,91r3,1l38,92r6,l48,95r3,4l51,101r1,3l52,108r,7l47,122r-3,3l42,127r-4,1l32,130r-4,l28,130r-4,-2l22,128r-3,-4l19,124r-1,-6l18,117r1,-3l19,112r2,-1l21,109r1,l26,108r3,l31,115r,l28,115r-2,l25,117r,3l25,120r1,1l26,121r2,l31,121r1,l34,120r,l35,120r2,l38,118r,l41,117r1,-3l42,112r,-3l42,107r-4,-5l37,102r-9,l24,104r-6,4l16,109r,2l15,114r,1l15,117r-2,1l13,120r,l13,124r2,1l15,125r3,6l18,133r1,l21,134r1,l22,135r2,l26,135r2,2l32,138r2,l39,138r5,-1l48,133r2,-2l50,131r1,-1l55,125r-1,2l57,124r,-3l57,121r7,-16l64,104,61,98r,-2l58,92r,-3l55,89,54,85,52,82r,-1l50,76r,-1l48,73r,-1l47,70r,-2l44,62,41,59,39,56,38,55,35,47r,-1l35,44,25,21r,l24,20,22,16,21,14r,-1l19,11r-1,l16,10,15,7,13,3r5,1l22,3r3,l52,3r,l54,3r,1l51,18r-1,3l51,24r1,6l52,30r2,1l54,34r1,l55,36r2,3l57,40r3,4l61,47r,3l61,50r2,3l64,55r,2l65,59r,l73,72r3,7l77,79r,l77,78r1,-3l78,75r,-3l80,70r,-2l81,65r,l81,63,89,42r,-3l91,34r,-1l91,30r,-1l93,26r,l93,21r1,-3l94,14,93,11,86,5r,l83,3r-2,l81,1r2,l89,1r1,l100,1r1,l119,1,120,r2,1xe" fillcolor="black" stroked="f">
                    <v:path arrowok="t"/>
                  </v:shape>
                  <v:shape id="_x0000_s1160" style="position:absolute;left:1160;top:539;width:138;height:170" coordsize="138,170" path="m100,6r1,1l101,7r3,l114,9r1,l115,9r6,1l124,10r7,1l136,11r2,2l136,43r-2,3l133,45r-3,-5l130,39r-2,-3l125,35r,-2l124,32r1,-2l125,30r-4,-7l120,23,94,20r-2,2l92,22r,1l92,24r,3l91,35,88,59r,3l87,66r,3l87,71r-2,3l85,75r-1,6l84,82r,2l84,85r,2l84,90r-2,1l82,95r-1,12l79,116r,l79,118r,2l78,123r,3l76,130r,4l75,139r,5l76,146r,l75,149r1,3l76,155r9,10l85,165r6,5l81,169r-9,-1l72,168,61,166,49,165,33,163r,-1l30,162r-1,-2l36,156r3,-3l40,152r5,-2l48,149r,-2l49,146r4,-25l52,121r,-3l53,117r,-3l55,108r,-1l56,103r2,-6l59,85r,-4l61,77,62,66r,-2l63,61,68,24r1,-2l69,17,68,16r-12,l55,16,50,13r-5,l35,14r-2,2l26,20r-6,4l19,26r,l19,29r-3,6l14,38r3,8l17,48r3,5l22,55r2,1l33,59r4,-1l40,58r3,-3l46,49r4,-7l49,42r,-3l48,38,46,36,43,33r,l40,33r-3,l36,35r,3l36,39r,1l37,43r,2l35,46r-2,2l30,48,27,42r,-2l27,40,26,38r,l26,36r1,-3l27,30r,-1l29,27r,-1l30,26r2,-2l40,23r2,l49,26r3,1l52,29r6,9l59,39r,l61,42r-2,1l59,45r,1l59,48r,3l59,52r-1,3l52,64r,1l50,65r,1l37,71r-5,l29,71r-9,l19,71,16,69,10,65,7,61,4,56,1,52r,l1,49r,-3l,40,1,33,6,23r6,-7l12,16r2,-3l20,9,22,7,23,6,24,4,35,1,39,r4,l48,r4,l58,1r3,l65,3r,l66,3,88,6r7,1l100,6r,xe" fillcolor="black" stroked="f">
                    <v:path arrowok="t"/>
                  </v:shape>
                  <v:shape id="_x0000_s1161" style="position:absolute;left:1280;top:556;width:104;height:179" coordsize="104,179" path="m68,2r,l66,3r-1,7l63,18r,l63,21r-1,2l60,26r,l60,29r-1,2l57,36r,2l56,45r,2l55,48r,1l55,49r,5l53,55r,2l53,60r-1,l52,61r,3l50,65r-1,8l49,74r3,1l53,75r,l59,71r3,-1l62,70r1,l63,68r2,l68,68r2,-1l70,67r2,l75,67r1,1l78,68r4,2l86,73r6,5l93,80r3,4l98,86r1,1l102,93r2,4l104,100r-2,3l99,125r-1,4l98,129r-2,4l98,135r-2,4l95,140r,2l95,143r,3l93,149r,2l93,152r,3l92,158r6,10l99,169r2,3l102,175r2,2l104,177r-3,l99,177r-1,l96,177r-5,l88,177r-2,1l82,178r-1,l78,178r-6,1l72,179r,-1l70,178r,-1l69,174r,-3l69,169r,-1l68,166r,-1l68,164r,-3l69,159r,-1l69,156r1,-3l70,153r2,-1l72,151r1,-3l73,145r2,-2l75,142r,-2l75,139r,l76,136r,-3l78,133r,-1l79,130r,-1l79,127r2,-1l81,123r,-1l82,120r,-3l82,117r,-7l81,101r,-1l81,99,79,97,75,90,72,87r,l70,86r-2,l68,84r-3,2l65,84r-3,2l60,86r-7,4l52,91r-2,2l50,94r-1,2l49,100r,1l49,101r,l49,104r1,2l55,109r1,-2l57,106r-1,-5l59,100r1,l62,100r1,1l66,106r2,3l68,112r-5,2l62,116r-3,1l55,117r-2,l53,117r,2l49,117r-5,-3l44,113r-1,l42,112r-2,5l40,120r-1,3l37,133r,2l37,136r,2l37,139r,l37,140r-1,3l36,145r,3l36,149r1,2l39,153r,2l42,156r,5l43,164r,1l44,168,30,165r-1,l29,165r-3,l24,164r-8,-2l13,161r-3,l7,161r,l3,159r-2,l,158r1,-2l5,152r2,-3l8,148r2,-2l10,146r4,-4l14,142r2,-4l16,136r1,-1l20,125r,-6l21,117r,-3l21,113r,-1l23,109r,-2l23,106r1,-5l26,90r1,-7l27,83r,-3l29,77r,-2l29,73r1,-2l30,68r,-3l30,65r,-1l31,62r,-1l31,60r,-2l31,55r2,-3l33,51r,-2l34,48r2,-7l36,39r,-1l36,36r1,-4l37,29r,l37,25r,-2l36,22r,-1l36,21,34,18,31,12,29,5r-2,l29,3r8,l40,2r3,l44,2r2,l47,2r,l50,2,63,r2,l66,r2,2xe" fillcolor="black" stroked="f">
                    <v:path arrowok="t"/>
                  </v:shape>
                  <v:shape id="_x0000_s1162" style="position:absolute;left:1398;top:644;width:107;height:119" coordsize="107,119" path="m107,8r-2,3l105,12r,1l102,16r,2l101,21r-1,1l100,25r-3,3l97,29r-2,3l95,32r-1,3l94,37r-2,4l92,42r-1,2l91,44r-2,1l89,47r,1l88,51r,4l85,58r,2l85,61r-1,3l82,68r,2l81,73r-3,5l76,84r,6l87,110r1,3l88,115r-1,l79,116r-3,1l72,119r-1,l68,119r-3,l64,116r,-3l64,112r,-2l62,107r,-3l61,103r,-1l61,99r,-2l61,94,59,93r-1,l53,99r-1,1l49,103r-4,1l43,106r-3,l40,107r-2,l36,107r-7,l27,106r-2,l17,102,13,99,10,96,7,91,6,87r-2,l4,83,3,80,1,77r,-3l1,73r,-2l,68,,67,,64,,61,,58,,57,,55,,54,,52,,50,,48,,47,1,45r,-3l1,42,3,41,4,37,6,34r,-2l7,31r,-3l9,26r,l10,25r,-1l12,22r4,-4l19,15r,-2l20,12r3,-1l26,8,29,5,33,3,36,2r2,l42,r7,l52,r6,2l64,5r1,1l66,6r2,2l69,9r3,3l72,12r,1l76,19r,l78,24r3,-8l81,15r,-2l82,11r,-6l84,5r1,l88,5r,l89,5r5,l95,5r2,1l104,6r,l107,6r,2xe" fillcolor="black" stroked="f">
                    <v:path arrowok="t"/>
                  </v:shape>
                  <v:shape id="_x0000_s1163" style="position:absolute;left:1423;top:662;width:46;height:75" coordsize="46,75" path="m24,l21,1,17,4,14,7,13,8r-2,3l10,11,7,20,4,24r,l1,34r,2l1,37r1,l1,43,,50r,5l,56r1,3l1,62r1,4l2,68r2,1l5,72r3,1l10,73r,2l13,75r2,l23,73r1,l28,69r2,-1l31,66r,-1l36,58r,l36,55,37,45,36,37,33,32,31,29,28,27r-4,l23,29r-2,3l20,34r-2,2l17,40r,l17,42r,1l17,47r,2l18,50r3,2l23,46r,-4l23,40r3,l26,40r2,l31,47r2,3l30,56r-3,3l27,59r-1,1l24,62r-3,l13,59,8,49r,-3l8,45r,-2l8,40r2,-6l13,26r1,-2l15,21r3,-1l21,19r2,-2l24,17r2,-1l27,16r1,l31,14r3,l36,16r1,l37,17r3,4l43,32r,l43,34r1,l46,23r,-7l46,16,44,11,41,7,34,1r-3,l30,,24,xe" fillcolor="#ffc168" stroked="f">
                    <v:path arrowok="t"/>
                  </v:shape>
                  <v:shape id="_x0000_s1164" style="position:absolute;left:1489;top:670;width:107;height:125" coordsize="107,125" path="m88,11r1,l94,13r3,3l101,22r1,3l102,26r,l104,31r1,1l105,34r,1l105,38r2,3l107,48r,2l105,51r,1l105,52r,2l105,57r-1,l104,61r-2,2l102,67r,l101,68r,2l101,71r-2,5l98,78r,2l98,78r,3l95,89r-1,4l92,100r,2l91,103r,1l91,107r,2l92,110r,l94,112r,4l94,117r1,2l95,119r,3l97,122r,1l97,125r,l95,125r-3,l88,125r-3,l85,123r-3,2l82,125r-7,l73,125r-4,-2l69,122r,-2l69,117r,-4l69,109r,-3l68,104r,-2l69,97r,l71,93,75,81r1,-1l78,74r,-3l81,67r,-3l82,63r,-2l82,57r2,-3l84,50r,-2l84,39r,l84,38,82,37,81,35r,-1l78,28,73,25r-2,l71,25r-3,l65,26r-2,l61,28r1,l59,29r-3,6l55,38r-2,1l52,45r1,5l55,50r,1l58,52r1,l59,52r3,-1l62,50r,-2l61,45,58,42r,-1l59,38r,l59,37r4,1l65,39r1,2l69,44r,1l69,47r2,1l71,50r-2,5l69,55r-1,2l65,60r-3,3l53,64r-3,l48,63r,-2l48,61,45,58r,3l43,63r,1l43,65r,3l42,73r,-2l40,73r,1l40,76r-1,2l39,78r,2l37,81r,3l37,84r,2l36,87r,3l36,93r-1,1l36,94r4,6l42,102r,1l43,104r7,6l52,112r-4,l23,106r,l19,106r-2,l11,104r-1,l6,102r-2,1l3,102,,100,9,96r5,-6l14,89r3,-9l17,77r2,-1l19,74r3,-7l23,61r1,-3l24,57r,-2l26,52r,-1l27,47r,l29,45r1,-7l30,38,33,26r,-1l33,24r,-3l30,18r,-2l26,12,24,9r,l23,8,20,5,17,2,23,r4,l29,r1,l35,,45,2r,l53,2,55,r,2l56,19r,2l56,24r2,-2l63,15r2,-2l65,13,73,9r2,l82,9r4,l86,9r2,2xe" fillcolor="black" stroked="f">
                    <v:path arrowok="t"/>
                  </v:shape>
                  <v:shape id="_x0000_s1165" style="position:absolute;left:1597;top:637;width:111;height:200" coordsize="111,200" path="m69,r,l69,2r2,7l72,15r,5l72,22r,1l71,28r,l66,41r,1l66,45r,1l65,48r,1l62,54r,3l62,57r,l61,59r,2l61,62,55,77r,1l55,80r-1,1l54,83r,1l52,85r-1,3l51,88r7,-5l61,81r3,-1l71,78r7,l85,78r9,2l97,83r3,1l101,84r2,1l103,85r,2l107,91r1,3l108,96r2,4l111,103r,4l108,116r-1,4l104,126r,1l98,133r-10,9l88,142r-10,1l72,143r2,l75,145r2,1l78,146r1,2l81,148r1,1l84,150r3,5l87,155r1,4l88,161r,1l90,165r,-2l90,175r,4l90,182r,3l91,189r,l94,195r1,2l97,198r-13,l82,200r-1,-2l78,200r,-2l77,198r-2,l74,200r,-2l71,195r-3,-7l68,187r,-5l66,181r,-2l66,176r,l66,172r,l66,171r,-3l66,168r2,-5l68,155r-2,-7l65,148r-1,-5l61,139r-5,-3l56,135r-1,-2l54,132r-2,-6l51,122r,-3l52,116r,-2l54,113r,-2l59,106r3,-2l65,103r6,-2l72,101r2,l78,103r1,1l82,106r2,1l85,109r2,1l87,113r1,1l88,119r-1,4l87,123r,1l79,129r-2,l75,129r-3,l68,127r-2,-1l66,123r,-1l69,120r3,3l74,122r1,l75,120r2,l77,116r,-2l75,111r-3,l68,113r-4,1l61,122r,2l62,127r3,3l66,132r5,1l74,135r4,l79,135r,-2l81,133r4,-3l88,129r2,-3l90,123r,l92,119r,-3l92,107r-2,-6l88,100r,l84,96,82,94,79,93,78,91r,l75,91r-1,l72,91r-1,l69,93r-3,l65,93r-6,3l59,96r-5,5l54,101r-2,5l51,107r-3,4l48,111r,3l46,114r-1,5l45,119r,1l43,122r,1l43,124r,l43,126r-1,1l42,129r,1l41,133r,2l39,139r-1,4l36,148r-1,4l35,153r1,2l36,156r2,3l39,162r2,3l42,166r,l42,168r3,4l45,174r1,l46,175r,1l43,175,30,171r-4,l25,171r,-2l19,168r-3,-2l13,166r-1,l10,165,,162r,l2,161r5,-3l10,156r,l13,155r3,-2l15,155r2,-9l17,146r2,-3l17,142r2,-2l19,139r,-3l19,136r1,-3l20,133r2,-4l22,127r,-1l23,124r,-1l23,120r2,-3l32,88r,-1l33,84r,l33,81r,-1l36,71r,-1l36,68r2,-4l38,62r1,-4l41,55r,-1l41,49r,l42,48r1,-3l43,45r2,-7l45,36r,-3l46,29r,-1l46,26,43,22r,1l38,16,36,13r-1,l35,12,32,9,39,7r,l41,7r1,l49,5r2,l54,3r2,l56,3,64,2,65,r1,l68,r1,xe" fillcolor="black" stroked="f">
                    <v:path arrowok="t"/>
                  </v:shape>
                  <v:shape id="_x0000_s1166" style="position:absolute;left:1700;top:728;width:85;height:113" coordsize="85,113" path="m63,2r1,1l67,5r,l70,5r3,2l75,7r1,2l79,10r1,2l80,12r2,3l83,19r,3l85,25r,7l83,35r-1,1l82,39r,l80,41r,l77,44r,l72,44r-2,l66,44,60,42,57,41r-1,l54,39r,l51,39r,l51,38,49,33,47,32r,-1l46,28r,-2l47,26r,-4l49,22r1,-3l51,18r2,l56,18r,l57,18r2,l62,18r4,1l67,20r2,2l69,22r1,1l70,25r,3l69,29r,2l67,31,66,29,63,25,62,23r-3,l57,25r-1,6l59,32r,1l60,32r,1l60,33r6,2l69,36r,-1l70,35r5,-4l76,29r1,-3l77,25r,l77,23,73,18,72,16r-2,l67,13r-1,l64,12,59,9r-2,l53,10r-3,l49,12r-3,l43,13r-2,2l41,16r-1,2l40,19r-1,1l39,23r,2l40,25r,3l41,31r2,1l46,36r,l49,39r1,3l51,42r2,3l56,46r1,2l59,49r1,2l62,52r,l63,54r1,1l66,57r,l69,62r1,l70,64r,l72,68r1,l73,70r,1l75,74r,l76,80r-1,5l76,87r-1,1l75,90r,3l73,94r,2l72,97r-3,6l67,103r-3,3l60,109r-4,1l54,111r-1,l53,111r-6,2l44,113r-4,l39,113r-2,l33,113r-5,-2l20,109r-2,-2l13,104r-2,l10,103,7,100r,1l5,100,4,97,2,96,1,91r,-1l1,87r,l,83,1,78r,l4,75,5,71r,l10,67,8,68r3,-1l18,64r2,1l24,65r7,l31,67r5,1l34,68r3,2l39,70r2,2l43,74r,l46,77r3,6l49,83r,4l47,88r-4,5l41,94r-2,l37,94r,l33,96,28,93r-1,l27,91,23,88,21,87r,-6l21,81r6,-4l28,80r2,l30,81r-2,2l28,84r,1l34,87r2,-2l37,84r,l37,84r,-1l37,81r,-1l36,77,31,75r2,l30,74r-4,l21,75r-3,l15,78r-1,2l13,84r1,4l15,90r3,3l21,94r2,2l23,97r1,l28,98r,2l30,100r3,1l34,101r2,l39,101r1,l41,101r3,l44,100r3,-2l49,98r1,-1l50,96r1,l53,96r,-2l54,88r,-1l54,84r,-1l54,83,51,78,50,75,46,71,43,68r,l39,62,36,59,34,58,33,57,31,55,28,54r,-2l26,51r,-3l24,48,23,45r,l21,44r,-2l20,39,18,38r,-2l18,35r,-4l18,26r2,-4l21,19r3,-4l27,12r,-2l28,9,33,6r3,l37,5,39,3r2,l44,2r3,l49,r4,l57,2r2,l62,2r1,xe" fillcolor="black" stroked="f">
                    <v:path arrowok="t"/>
                  </v:shape>
                  <v:shape id="_x0000_s1167" style="position:absolute;left:1773;top:743;width:118;height:169" coordsize="118,169" path="m104,r,1l108,4r,1l110,8r1,l117,16r1,1l110,24r-3,2l97,30r-3,1l95,34r,3l95,37r2,2l97,42r,l98,46r,1l100,49r-2,4l98,57r-1,5l97,62r,1l94,70r-3,3l88,75r-3,3l81,79r,l78,81r-4,l71,81r-2,l68,81r-4,l59,81r-3,1l54,85r,l49,88r-1,1l48,94r11,1l65,98r2,1l71,101r1,l72,102r2,l75,104r3,1l77,105r1,l79,107r3,l82,108r3,1l88,114r4,7l92,125r,2l92,130r,8l90,146r-3,4l85,151r,2l85,153r,1l84,154r-6,6l78,160r-3,3l74,164r-2,l67,166r-2,1l62,169r-16,l46,169r-3,l42,169r-10,l29,167r,l25,167r-3,-3l17,163r-1,-2l15,161r-2,-1l12,159r,l7,153,6,151,3,146,2,143r,l2,141r,-1l2,140,,134r2,-6l2,127r,-2l3,124r,-2l4,120r3,-3l7,117r6,-5l19,111r1,l20,111r2,l25,111r1,l26,111r3,l30,111r5,l39,112r3,l43,114r5,1l51,117r,1l55,122r4,8l59,131r,2l59,135r-1,6l56,143r-1,4l54,147r-2,l48,148r-2,l46,150r-7,-2l35,147r-2,-1l32,144r-2,l30,143r-4,-6l26,137r,-2l26,133r,l28,128r2,-3l32,125r,-1l33,124r2,3l35,127r1,1l35,130r,1l33,134r,1l35,138r3,2l41,140r1,-3l43,135r3,-1l46,130r-3,-6l42,124r-7,-3l33,120r-7,l25,121r-6,3l16,128r,2l16,133r,1l16,137r,1l17,143r2,1l22,147r1,1l23,148r2,2l26,150r2,3l30,153r5,3l38,156r1,1l41,157r5,l49,157r3,l59,153r6,-3l68,146r1,-5l71,137r,-2l71,134r-3,-7l65,122r-1,-1l55,112,45,108r-4,-1l23,105r-4,2l17,107r-1,l16,107r-1,l13,107r-3,l10,105r,-3l9,101r1,-3l9,94r1,l12,94r3,-2l15,92r1,l20,91r3,-2l23,89r2,l26,88r2,l32,86r,l33,85r3,l42,82r1,-1l42,81,39,79,35,75,30,69,28,66,26,65,25,62,23,60r,-5l22,52r,-2l23,46r,-2l25,37r,l26,36r2,-2l29,31r,-1l30,29r2,-2l33,26r,-2l36,23r,-2l39,20r2,l41,18r1,l45,17r4,-1l54,14r1,-1l59,11r2,l62,11r2,l67,11r2,2l75,14r7,3l84,18r3,2l90,16r,-2l91,13r3,-3l94,10,95,8,97,7r,l100,3r1,l103,r1,xe" fillcolor="black" stroked="f">
                    <v:path arrowok="t"/>
                  </v:shape>
                  <v:shape id="_x0000_s1168" style="position:absolute;left:1816;top:766;width:38;height:45" coordsize="38,45" path="m19,l13,3,9,6r,l8,7r,1l6,8,5,11,2,17r,3l2,23r,1l,30r2,3l2,34r,2l3,37r2,2l6,40r,l12,45r3,l16,45r3,l22,45r3,l25,43r1,l29,42r5,-5l35,34r,-1l36,32r2,-6l38,20r,-1l38,17,36,16r,-3l36,13,35,11,34,10r,-2l32,6,31,4,28,1,24,,19,xe" fillcolor="#ffc168" stroked="f">
                    <v:path arrowok="t"/>
                  </v:shape>
                  <v:shape id="_x0000_s1169" style="position:absolute;left:1902;top:722;width:31;height:32" coordsize="31,32" path="m23,r4,2l27,3r,2l28,6r2,3l31,15r,l31,18r-1,1l30,21r,l28,22r,l27,25r-1,3l26,28r-2,1l21,32r-1,l18,32r-4,l13,32r-2,l10,31,5,29r-1,l1,25,,24,,19,,16,,12,1,11,2,8,4,5r1,l7,3,8,2,8,r2,l11,2,15,r5,l23,xe" fillcolor="black" stroked="f">
                    <v:path arrowok="t"/>
                  </v:shape>
                  <v:shape id="_x0000_s1170" style="position:absolute;left:1877;top:764;width:49;height:112" coordsize="49,112" path="m49,2l49,r,6l48,13r,2l46,16r2,3l48,21r-2,2l46,26r,l45,28r1,3l45,31r,3l46,34r-1,4l43,42r,3l43,48r,3l43,51r-1,4l42,58r,3l42,64r,3l40,67r,3l39,77r,l39,84r,2l39,88r,l39,90r-1,6l38,99r,l39,99r,1l43,104r2,l45,106r,l49,110r,2l46,112,19,107r,l17,107r-4,l10,104,,100,1,99r2,l4,99,6,96r3,l9,94r1,-1l16,90r1,-2l19,84r,-4l19,78r1,-7l20,68r,-1l22,61r,-1l22,58r,-1l20,54r2,-3l22,49r,-1l22,45r1,-4l23,41r,-3l23,35r,-3l22,28r,-3l20,23r,-1l19,22,17,19r2,2l16,18r,-2l14,13r-1,l13,12,12,10r-2,l10,9,13,8r1,l17,8,22,6r1,l25,6,27,5,30,3r3,2l35,3,39,2r1,l42,2,45,r1,l46,r2,l49,r,l49,2xe" fillcolor="black" stroked="f">
                    <v:path arrowok="t"/>
                  </v:shape>
                  <v:shape id="_x0000_s1171" style="position:absolute;left:1933;top:770;width:97;height:113" coordsize="97,113" path="m72,r3,l78,r2,l80,r5,2l85,3r2,1l90,6r,l91,7r2,2l93,9r3,3l97,15r,2l97,19r,4l97,25r-1,5l96,32r-2,3l94,36r-3,6l91,43r-3,3l88,49r,l87,51r,l85,55r-1,1l83,58r,1l83,61r-2,1l81,64r-1,l78,68r-1,1l77,72r-3,3l74,77,62,94r-3,4l59,100r-1,l58,101r-1,2l57,103r,1l55,106r-1,1l52,108r,2l51,113r-2,-2l46,111r-2,2l41,111,36,97,35,91r,l32,88,29,80r,l28,77,26,74r,-5l25,68r,-3l23,64,22,59r,3l22,58,19,55r,-3l19,51,18,49r,-1l18,46,16,43,12,30,10,25r,-2l10,20r,-3l9,16,7,13,6,10,2,6,,3,,2,,,2,,3,,6,,9,r4,l15,r1,l25,r1,l29,r2,l36,r,l36,2,33,12r,1l32,16r1,l32,20r,-1l32,22r1,l33,23r,5l36,36r2,2l39,41r,2l39,45r2,1l42,49r,2l42,51r,1l44,54r2,5l48,68r,1l51,77r1,1l52,80r3,1l59,77r,-2l62,72r,-3l65,68r,-1l67,62r,l67,62r1,-4l70,58r1,-3l71,54r1,-2l72,51r2,-3l75,45r2,-2l77,41r3,-6l81,28r-1,l80,25r,l80,22,77,16r,l77,15,75,13r-1,l72,12,71,10r-1,l68,10r-3,l61,10r-2,2l58,13r-1,2l55,16r,1l54,20r,8l54,29r1,1l54,32r,1l55,36r2,l59,38r2,-2l64,36r,-1l65,33r,-3l65,29r,-3l64,26r-3,2l62,28r-1,l59,28,58,26r,l57,23r4,-4l62,19r2,l65,17r,l68,19r3,l72,20r2,5l74,25r1,4l75,30r,2l75,32r-1,4l74,36r-2,3l72,39r-2,2l62,45r,l61,46r-2,l52,45,51,43r,l49,42,48,41r-2,l45,39r,-1l44,35,42,29r,l42,28r2,-2l44,25r,-2l44,22r1,l46,16r,l54,4r,-1l58,2,61,r3,l67,r4,l72,r,xe" fillcolor="black" stroked="f">
                    <v:path arrowok="t"/>
                  </v:shape>
                  <v:shape id="_x0000_s1172" style="position:absolute;left:2040;top:728;width:32;height:33" coordsize="32,33" path="m22,r3,l25,2r1,l27,5r2,2l32,12r,1l32,15r,1l30,18r,1l30,19r,1l30,22r-3,4l27,26r,2l25,31r-2,l22,32r-3,1l16,33r-2,l13,32,9,31r-2,l3,28r,-2l1,23,,19,,15,1,13,3,9,3,7,3,6,6,5r,l7,2r,l10,2r3,l17,r5,xe" fillcolor="black" stroked="f">
                    <v:path arrowok="t"/>
                  </v:shape>
                  <v:shape id="_x0000_s1173" style="position:absolute;left:2033;top:769;width:56;height:109" coordsize="56,109" path="m37,r,l37,5r,8l37,14r,2l39,18r,2l37,23r2,1l39,26r-2,1l39,29r,1l39,31r,2l39,37r,5l40,44r,3l40,50r,l40,55r,2l40,60r2,3l40,66r,l40,69r2,7l42,78r,5l42,85r,3l42,88r,1l43,95r,3l43,98r2,l45,99r5,3l50,102r2,2l52,104r4,3l56,109r-3,l26,109r,l24,109r-3,l17,109,7,107r,-2l8,104r2,l11,101r2,-2l14,98r,l20,94r1,-2l21,86r,-3l20,82r,-7l20,70r,-1l20,63r,l20,60,19,59r,-3l20,55,19,53r,-1l19,47r,-3l19,43,17,42r,-5l17,36,14,30r,-1l13,27r-2,l11,26,10,24r,l7,21,6,20,4,18r,l3,17,1,16,,16,,14,3,13r1,l7,11r3,-1l13,10r,l17,7,19,5r2,l23,4,27,3r2,l30,1r3,l34,r,l34,r2,l36,r1,xe" fillcolor="black" stroked="f">
                    <v:path arrowok="t"/>
                  </v:shape>
                  <v:shape id="_x0000_s1174" style="position:absolute;left:2086;top:756;width:127;height:122" coordsize="127,122" path="m67,1l69,r5,1l78,3r6,2l87,7r1,1l88,8r3,3l93,13r1,1l94,16r1,1l98,20r3,6l101,27r,2l103,30r,l103,33r1,1l104,36r,4l106,40r,4l106,46r,l107,47r,3l107,53r,4l108,59r,-2l108,60r,6l110,70r1,9l113,81r,1l113,83r1,2l114,86r2,2l117,88r2,1l121,92r,2l123,94r,1l124,96r2,l126,98r1,l127,99r-1,l123,101r-4,1l117,104r-1,l114,105r,l108,108r-2,1l103,109r-2,-1l101,107r-1,-2l97,101,94,96r,-1l91,94r,-3l90,88r,-2l90,82,88,70r,-2l87,62r,-2l87,55r,-3l85,49r,l84,44,82,42r,-5l81,36,78,29r-1,l77,27r-2,l72,26r,-2l67,21,62,20r-3,1l58,23r-2,1l55,24r-3,2l52,29r,-2l51,30r-2,9l49,40r,3l51,49r3,3l55,52r1,1l58,53r1,-1l61,52r3,-3l62,47r,-1l59,44r-4,l54,42r,-2l54,39r,-2l58,36r3,l62,37r5,2l68,40r,2l69,43r,l71,49r,l71,50r-2,6l68,59r-9,6l56,66,54,65r-2,l52,65,49,63r2,3l51,68r,1l51,72r1,1l52,78r,-2l52,78r2,3l54,81r,2l54,83r,3l54,88r1,1l55,91r,l55,94r1,1l56,98r,1l58,101r6,1l65,104r3,l69,105r8,2l80,108r-5,1l51,115r,l48,118r-2,l41,120r-2,l33,121r,l31,122r-2,-1l33,112r3,-7l36,104,35,95,33,94r,-3l33,89,32,82,31,75r,-2l31,70r,l31,66r-2,l29,62r,-2l29,59,28,52r,l25,40,23,39r,-2l22,34,19,33r-1,l13,30,9,29r,l7,29,3,27,,24,3,23,7,20r2,l10,18r5,-2l23,13r,l32,8r1,l33,8r9,15l42,24r1,3l45,26,48,16r,-2l49,13,55,7r,-2l62,3,65,1r2,l67,1xe" fillcolor="black" stroked="f">
                    <v:path arrowok="t"/>
                  </v:shape>
                  <v:shape id="_x0000_s1175" style="position:absolute;left:2218;top:709;width:109;height:185" coordsize="109,185" path="m50,r,l54,2r2,l59,3r1,l69,8r1,l66,18r-2,3l59,29r-2,3l59,34r1,3l62,37r1,l64,39r,l67,42r2,2l69,45r3,3l73,52r2,5l75,57r,1l75,65r,5l73,73r-1,4l69,80r,l66,83r-3,1l60,87r,l59,87r-5,3l51,91r-1,3l49,99r-2,1l46,104r,2l47,109r10,-3l64,104r2,l70,103r2,1l73,104r2,l76,104r3,l79,104r1,l82,104r1,l85,104r3,l92,106r8,4l102,113r1,3l103,117r5,9l109,133r,6l109,141r,l109,142r,1l109,143r-3,8l106,152r-1,3l105,158r-2,l100,162r-2,3l96,167r-11,8l83,175r-1,2l80,178r-10,3l67,182r,l64,184r-4,l56,184r-3,l51,184r-1,1l49,184r,l41,181r-1,l34,177r-3,-2l31,175r-1,-1l30,172r,l27,167r-3,-5l24,161r,-2l23,158r,-3l23,154r1,-5l24,149r3,-6l31,139r2,-1l33,138r1,l36,135r1,l37,135r3,-2l41,132r3,-2l50,129r1,l53,129r6,-1l60,129r2,l69,130r6,5l76,136r1,2l79,139r1,6l80,148r,3l79,152r-2,2l75,158r-2,l73,158r-6,3l63,162r-1,l59,161r-2,l56,161r-6,-3l50,156r-1,l49,154r,l47,148r2,-2l49,143r,l50,143r1,2l53,145r1,1l54,148r,1l54,151r2,1l59,154r3,l63,152r1,-1l64,148r2,-3l63,141r-4,-3l57,138r-8,1l49,139r-8,3l40,145r-3,6l37,155r1,1l40,158r,3l41,162r2,2l46,167r1,1l51,168r2,1l54,169r,l57,169r2,l62,169r5,l69,168r3,l72,168r5,-3l80,164r2,-2l88,155r2,-6l90,145r,-6l89,135r-1,-2l86,133r-4,-5l77,126r-2,-1l63,122r-12,1l47,123r-16,9l28,135r-1,l27,136r-2,l24,138r-1,l21,139r-1,-1l18,136r-1,-1l17,132r-3,-3l15,128r2,l17,125r1,l18,123r3,-3l24,119r,-2l25,117r,-1l27,115r3,-5l30,110r,l33,107r4,-5l37,102r-1,l33,102r-6,-2l20,97,15,96,14,94,11,93r-1,l7,87,4,86r,-2l2,80,1,78,,71r,l,70,,68,,65,,63,,61,,60,1,58r,-1l1,54,2,52r,-2l4,50r,-2l5,47,7,44r3,-3l12,37r,-2l17,32r1,-1l20,31r,l23,29r2,-1l31,26r9,-1l41,25r3,1l44,22r,-3l44,18r2,-5l46,13r,-1l46,9r1,l47,5r,-2l49,r1,xe" fillcolor="black" stroked="f">
                    <v:path arrowok="t"/>
                  </v:shape>
                  <v:shape id="_x0000_s1176" style="position:absolute;left:2236;top:747;width:38;height:45" coordsize="38,45" path="m6,3l3,7,,13r,l,14r,2l,17r,3l,26r2,3l3,32r,l5,38r2,2l7,42r3,1l12,43r1,l15,45r1,l23,45r2,l26,43r3,-1l32,40r1,-2l33,38r,l36,33r2,-4l38,25r,-2l38,22,36,16,32,10r,l31,9,29,7,28,6r,l26,4r-1,l25,3,20,1,18,,15,,10,1,6,3xe" fillcolor="#ffc168" stroked="f">
                    <v:path arrowok="t"/>
                  </v:shape>
                  <v:shape id="_x0000_s1177" style="position:absolute;left:492;top:761;width:1861;height:219" coordsize="1861,219" path="m753,12l681,3,610,,540,2,473,8r-66,8l345,28,287,41,232,57,182,71,137,87,98,102,65,116,37,128r-20,8l6,143r-5,2l,148r,29l3,175r6,-3l19,169r13,-5l48,158r18,-6l88,143r23,-7l137,128r29,-9l196,109r32,-9l263,91,297,81r38,-7l372,65r39,-7l452,51r39,-6l532,39r41,-2l615,34r40,-2l697,32r40,2l778,38r39,6l856,51r37,10l929,73r35,14l997,104r66,34l1134,165r72,20l1278,201r74,10l1423,217r70,2l1560,219r62,-3l1679,210r52,-6l1775,198r36,-5l1838,187r17,-3l1861,182r,-23l1850,162r-13,5l1822,171r-17,3l1788,178r-19,4l1749,185r-23,5l1702,194r-24,3l1652,200r-27,3l1596,206r-31,1l1534,209r-32,l1457,207r-42,-4l1375,197r-39,-10l1298,177r-39,-13l1221,149r-39,-16l1140,117r-45,-15l1049,84,998,68,945,52,886,38,822,24,753,12xe" fillcolor="#9e775e" stroked="f">
                    <v:path arrowok="t"/>
                  </v:shape>
                  <v:shape id="_x0000_s1178" style="position:absolute;left:488;top:786;width:1865;height:224" coordsize="1865,224" path="m,153r4,-3l20,143,43,133,75,118r39,-15l161,85,213,68,272,51,336,35,405,20,477,10,552,3,630,r81,4l792,13r82,17l901,38r25,7l950,53r24,8l995,69r22,9l1038,87r21,7l1079,103r21,8l1121,120r20,7l1163,136r21,7l1207,150r23,6l1255,163r26,6l1308,173r29,5l1367,182r34,3l1435,186r36,2l1510,188r42,-2l1597,185r47,-3l1695,178r53,-6l1805,166r60,-9l1862,159r-10,3l1838,168r-22,7l1790,182r-30,7l1724,198r-41,7l1640,212r-48,6l1542,223r-55,1l1431,224r-58,-4l1311,214r-62,-12l1220,195r-27,-7l1167,179r-25,-10l1118,159r-23,-12l1073,137r-22,-11l1028,114r-21,-11l984,91,961,81,936,69,911,59,884,51,857,43,826,36,795,30,760,26,724,22,684,20r-42,2l596,23r-50,4l493,35r-56,8l375,55,310,68,239,85r-73,19l85,127,,153xe" fillcolor="black" stroked="f">
                    <v:path arrowok="t"/>
                  </v:shape>
                  <v:shape id="_x0000_s1179" style="position:absolute;left:492;top:373;width:1577;height:211" coordsize="1577,211" path="m,166r4,-2l14,159r18,-9l56,138,87,125r36,-13l166,98,214,85,267,72,326,60,390,50r67,-5l531,42r76,1l688,49r85,11l845,73r67,13l972,99r58,15l1083,127r51,14l1182,153r44,13l1270,177r43,11l1355,195r42,7l1440,208r43,3l1529,211r48,-2l1574,209r-7,-1l1557,208r-15,-2l1524,204r-21,-2l1480,199r-26,-4l1428,192r-27,-4l1373,183r-28,-6l1317,172r-27,-6l1265,159r-24,-8l1193,136r-46,-15l1102,107,1059,92,1016,78,972,65,931,52,889,42,848,32,808,21,768,14,727,8,688,4,648,1,609,,568,1,503,6r-62,8l384,23,329,34,278,47,231,62,189,76,150,91r-35,14l85,118,59,131,39,143,22,153r-12,7l3,164,,166xe" fillcolor="black" stroked="f">
                    <v:path arrowok="t"/>
                  </v:shape>
                  <v:shape id="_x0000_s1180" style="position:absolute;left:2349;top:683;width:469;height:217" coordsize="469,217" path="m,188r1,l7,187r12,-3l34,180r21,-5l79,169r29,-4l140,162r34,-3l210,159r41,2l291,165r44,7l379,182r45,16l469,217r,-7l464,190r-7,-28l443,128,418,91,384,55,335,24,271,r6,3l291,9r22,13l339,39r27,24l392,91r25,37l434,169r-3,-1l423,165r-13,-4l392,155r-21,-7l345,142r-29,-6l285,130r-33,-2l218,126r-36,2l144,130r-36,9l70,151,34,167,,188xe" fillcolor="black" stroked="f">
                    <v:path arrowok="t"/>
                  </v:shape>
                  <v:shape id="_x0000_s1181" style="position:absolute;left:2394;top:459;width:441;height:216" coordsize="441,216" path="m,68l2,67,8,63,20,55,34,47,53,38,75,28,99,19r29,-8l160,5,193,r36,l268,5r40,7l352,26r43,19l441,71r-9,3l411,84,379,99r-38,19l302,139r-36,25l236,190r-17,26l220,211r7,-13l238,180r15,-22l274,133r26,-23l331,87,369,70r,-2l366,65r-3,-4l357,57r-7,-7l340,44,326,38,310,34,288,29,264,26r-31,l197,28r-40,6l111,41,59,52,,68xe" fillcolor="black" stroked="f">
                    <v:path arrowok="t"/>
                  </v:shape>
                  <v:shape id="_x0000_s1182" style="position:absolute;left:10;top:550;width:494;height:317" coordsize="494,317" path="m494,r-5,l478,,459,2,433,5,404,9r-35,7l332,25,293,38,251,55,209,76r-40,26l129,132,91,168,56,211,26,261,,317r3,-2l9,313r10,-5l33,302r16,-7l68,288r22,-7l111,274r23,-6l159,262r24,-3l206,256r23,l253,259r20,6l290,274r-1,-2l287,269r-6,-4l276,259r-9,-6l257,248r-12,-8l232,236r-15,-4l199,229r-19,-2l159,229r-23,4l111,242,85,252,56,268r2,-3l61,259r7,-11l77,235,88,217r16,-19l123,178r23,-21l173,133r32,-21l240,89,280,67,326,47,377,29,431,13,494,xe" fillcolor="black" stroked="f">
                    <v:path arrowok="t"/>
                  </v:shape>
                  <v:shape id="_x0000_s1183" style="position:absolute;left:195;top:839;width:304;height:301" coordsize="304,301" path="m304,37r-3,1l296,42r-11,6l272,57,255,68,236,81,216,96r-21,17l171,132r-23,20l124,174r-22,23l79,222,59,248,40,274,23,301r-3,-7l13,274,4,243,,204,1,158,14,107,42,54,86,,83,5,75,18,63,39,52,68,40,102r-8,39l27,185r2,47l30,230r6,-6l43,216,55,206,68,193,83,178r19,-16l121,145r20,-17l164,112,186,94,210,80,233,65,258,54,281,44r23,-7xe" fillcolor="black" stroked="f">
                    <v:path arrowok="t"/>
                  </v:shape>
                  <w10:anchorlock/>
                </v:group>
              </w:pict>
            </w:r>
          </w:p>
          <w:p w:rsidR="00BD07CC" w:rsidRPr="0050642B" w:rsidRDefault="00BD07CC" w:rsidP="0050642B">
            <w:pPr>
              <w:pStyle w:val="NoSpacing"/>
              <w:jc w:val="center"/>
              <w:rPr>
                <w:rFonts w:ascii="Bradley Hand ITC" w:hAnsi="Bradley Hand ITC"/>
                <w:b/>
                <w:color w:val="000000"/>
                <w:sz w:val="48"/>
                <w:szCs w:val="48"/>
                <w:u w:val="single"/>
              </w:rPr>
            </w:pPr>
          </w:p>
        </w:tc>
      </w:tr>
      <w:tr w:rsidR="00BD07CC" w:rsidRPr="0050642B" w:rsidTr="006173B1">
        <w:trPr>
          <w:gridBefore w:val="1"/>
          <w:wBefore w:w="90" w:type="dxa"/>
          <w:trHeight w:val="447"/>
        </w:trPr>
        <w:tc>
          <w:tcPr>
            <w:tcW w:w="1530" w:type="dxa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  <w:shd w:val="clear" w:color="auto" w:fill="0F243E"/>
          </w:tcPr>
          <w:p w:rsidR="00BD07CC" w:rsidRPr="000B63FA" w:rsidRDefault="00BD07CC" w:rsidP="00E67906">
            <w:pPr>
              <w:pStyle w:val="NoSpacing"/>
              <w:shd w:val="clear" w:color="auto" w:fill="0F243E"/>
              <w:rPr>
                <w:b/>
                <w:color w:val="FFFFFF"/>
                <w:u w:val="single"/>
              </w:rPr>
            </w:pPr>
          </w:p>
        </w:tc>
        <w:tc>
          <w:tcPr>
            <w:tcW w:w="2772" w:type="dxa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</w:tcPr>
          <w:p w:rsidR="00BD07CC" w:rsidRPr="00AF5C85" w:rsidRDefault="00BD07CC" w:rsidP="00E67906">
            <w:pPr>
              <w:pStyle w:val="NoSpacing"/>
              <w:shd w:val="clear" w:color="auto" w:fill="0F243E"/>
              <w:rPr>
                <w:b/>
                <w:u w:val="single"/>
              </w:rPr>
            </w:pPr>
            <w:r w:rsidRPr="00AF5C85">
              <w:rPr>
                <w:b/>
                <w:u w:val="single"/>
              </w:rPr>
              <w:t>Monday-Nov 28</w:t>
            </w:r>
          </w:p>
        </w:tc>
        <w:tc>
          <w:tcPr>
            <w:tcW w:w="2808" w:type="dxa"/>
            <w:gridSpan w:val="2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</w:tcPr>
          <w:p w:rsidR="00BD07CC" w:rsidRPr="00AF5C85" w:rsidRDefault="00BD07CC" w:rsidP="00E67906">
            <w:pPr>
              <w:pStyle w:val="NoSpacing"/>
              <w:jc w:val="center"/>
              <w:rPr>
                <w:b/>
              </w:rPr>
            </w:pPr>
            <w:r w:rsidRPr="00AF5C85">
              <w:rPr>
                <w:b/>
              </w:rPr>
              <w:t>Tuesday-Nov 29</w:t>
            </w:r>
          </w:p>
        </w:tc>
        <w:tc>
          <w:tcPr>
            <w:tcW w:w="3240" w:type="dxa"/>
            <w:gridSpan w:val="5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</w:tcPr>
          <w:p w:rsidR="00BD07CC" w:rsidRPr="00AF5C85" w:rsidRDefault="00BD07CC" w:rsidP="00E67906">
            <w:pPr>
              <w:pStyle w:val="NoSpacing"/>
              <w:jc w:val="center"/>
              <w:rPr>
                <w:b/>
              </w:rPr>
            </w:pPr>
            <w:r w:rsidRPr="00AF5C85">
              <w:rPr>
                <w:b/>
              </w:rPr>
              <w:t>Wednesday-Nov 30</w:t>
            </w:r>
          </w:p>
        </w:tc>
        <w:tc>
          <w:tcPr>
            <w:tcW w:w="2340" w:type="dxa"/>
            <w:gridSpan w:val="4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</w:tcPr>
          <w:p w:rsidR="00BD07CC" w:rsidRPr="00AF5C85" w:rsidRDefault="00BD07CC" w:rsidP="00E67906">
            <w:pPr>
              <w:pStyle w:val="NoSpacing"/>
              <w:jc w:val="center"/>
              <w:rPr>
                <w:b/>
              </w:rPr>
            </w:pPr>
            <w:r w:rsidRPr="00AF5C85">
              <w:rPr>
                <w:b/>
              </w:rPr>
              <w:t>Thursday-Dec 1</w:t>
            </w:r>
          </w:p>
        </w:tc>
        <w:tc>
          <w:tcPr>
            <w:tcW w:w="2412" w:type="dxa"/>
            <w:gridSpan w:val="3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</w:tcPr>
          <w:p w:rsidR="00BD07CC" w:rsidRPr="00AF5C85" w:rsidRDefault="00BD07CC" w:rsidP="00E67906">
            <w:pPr>
              <w:pStyle w:val="NoSpacing"/>
              <w:jc w:val="center"/>
              <w:rPr>
                <w:b/>
              </w:rPr>
            </w:pPr>
            <w:r w:rsidRPr="00AF5C85">
              <w:rPr>
                <w:b/>
              </w:rPr>
              <w:t>Friday-Dec2</w:t>
            </w:r>
          </w:p>
        </w:tc>
      </w:tr>
      <w:tr w:rsidR="00BD07CC" w:rsidRPr="005373A7" w:rsidTr="006173B1">
        <w:trPr>
          <w:gridBefore w:val="1"/>
          <w:wBefore w:w="90" w:type="dxa"/>
          <w:trHeight w:val="870"/>
        </w:trPr>
        <w:tc>
          <w:tcPr>
            <w:tcW w:w="1530" w:type="dxa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  <w:shd w:val="clear" w:color="auto" w:fill="0F243E"/>
          </w:tcPr>
          <w:p w:rsidR="00BD07CC" w:rsidRPr="005373A7" w:rsidRDefault="00BD07CC" w:rsidP="00E67906">
            <w:pPr>
              <w:pStyle w:val="NoSpacing"/>
              <w:shd w:val="clear" w:color="auto" w:fill="0F243E"/>
              <w:rPr>
                <w:rFonts w:ascii="Verdana" w:hAnsi="Verdana"/>
                <w:b/>
                <w:color w:val="FFFFFF"/>
                <w:sz w:val="16"/>
                <w:szCs w:val="16"/>
                <w:u w:val="single"/>
              </w:rPr>
            </w:pPr>
            <w:r w:rsidRPr="005373A7">
              <w:rPr>
                <w:rFonts w:ascii="Verdana" w:hAnsi="Verdana"/>
                <w:b/>
                <w:color w:val="FFFFFF"/>
                <w:sz w:val="16"/>
                <w:szCs w:val="16"/>
                <w:u w:val="single"/>
              </w:rPr>
              <w:t>Week</w:t>
            </w:r>
          </w:p>
          <w:p w:rsidR="00BD07CC" w:rsidRPr="005373A7" w:rsidRDefault="00BD07CC" w:rsidP="00E67906">
            <w:pPr>
              <w:pStyle w:val="NoSpacing"/>
              <w:rPr>
                <w:rFonts w:ascii="Verdana" w:hAnsi="Verdana"/>
                <w:b/>
                <w:color w:val="FFFFFF"/>
                <w:sz w:val="16"/>
                <w:szCs w:val="16"/>
                <w:u w:val="single"/>
              </w:rPr>
            </w:pPr>
            <w:r w:rsidRPr="005373A7">
              <w:rPr>
                <w:rFonts w:ascii="Verdana" w:hAnsi="Verdana"/>
                <w:b/>
                <w:color w:val="FFFFFF"/>
                <w:sz w:val="16"/>
                <w:szCs w:val="16"/>
                <w:u w:val="single"/>
              </w:rPr>
              <w:t>Nov 28</w:t>
            </w:r>
            <w:r w:rsidRPr="005373A7">
              <w:rPr>
                <w:rFonts w:ascii="Verdana" w:hAnsi="Verdana"/>
                <w:b/>
                <w:color w:val="FFFFFF"/>
                <w:sz w:val="16"/>
                <w:szCs w:val="16"/>
                <w:u w:val="single"/>
                <w:vertAlign w:val="superscript"/>
              </w:rPr>
              <w:t>th</w:t>
            </w:r>
            <w:r w:rsidRPr="005373A7">
              <w:rPr>
                <w:rFonts w:ascii="Verdana" w:hAnsi="Verdana"/>
                <w:b/>
                <w:color w:val="FFFFFF"/>
                <w:sz w:val="16"/>
                <w:szCs w:val="16"/>
                <w:u w:val="single"/>
              </w:rPr>
              <w:t>-Dec 2</w:t>
            </w:r>
          </w:p>
          <w:p w:rsidR="00BD07CC" w:rsidRPr="005373A7" w:rsidRDefault="00BD07CC" w:rsidP="00E67906">
            <w:pPr>
              <w:pStyle w:val="NoSpacing"/>
              <w:rPr>
                <w:rFonts w:ascii="Verdana" w:hAnsi="Verdana"/>
                <w:b/>
                <w:color w:val="FFFFFF"/>
                <w:sz w:val="16"/>
                <w:szCs w:val="16"/>
                <w:u w:val="single"/>
              </w:rPr>
            </w:pPr>
            <w:r w:rsidRPr="005373A7">
              <w:rPr>
                <w:rFonts w:ascii="Verdana" w:hAnsi="Verdana"/>
                <w:b/>
                <w:color w:val="FFFFFF"/>
                <w:sz w:val="16"/>
                <w:szCs w:val="16"/>
                <w:u w:val="single"/>
              </w:rPr>
              <w:t xml:space="preserve"> </w:t>
            </w:r>
          </w:p>
          <w:p w:rsidR="00BD07CC" w:rsidRPr="005373A7" w:rsidRDefault="00BD07CC" w:rsidP="00E67906">
            <w:pPr>
              <w:pStyle w:val="NoSpacing"/>
              <w:rPr>
                <w:rFonts w:ascii="Verdana" w:hAnsi="Verdana"/>
                <w:b/>
                <w:color w:val="FFFFFF"/>
                <w:sz w:val="16"/>
                <w:szCs w:val="16"/>
                <w:u w:val="single"/>
              </w:rPr>
            </w:pPr>
            <w:r w:rsidRPr="005373A7">
              <w:rPr>
                <w:rFonts w:ascii="Verdana" w:hAnsi="Verdana"/>
                <w:b/>
                <w:color w:val="FFFFFF"/>
                <w:sz w:val="16"/>
                <w:szCs w:val="16"/>
                <w:u w:val="single"/>
              </w:rPr>
              <w:t xml:space="preserve">COS: </w:t>
            </w:r>
          </w:p>
          <w:p w:rsidR="00BD07CC" w:rsidRPr="005373A7" w:rsidRDefault="00BD07CC" w:rsidP="00E67906">
            <w:pPr>
              <w:pStyle w:val="NoSpacing"/>
              <w:rPr>
                <w:rFonts w:ascii="Verdana" w:hAnsi="Verdana"/>
                <w:b/>
                <w:color w:val="FFFFFF"/>
                <w:sz w:val="16"/>
                <w:szCs w:val="16"/>
                <w:u w:val="single"/>
              </w:rPr>
            </w:pPr>
            <w:r w:rsidRPr="005373A7">
              <w:rPr>
                <w:rFonts w:ascii="Verdana" w:hAnsi="Verdana"/>
                <w:b/>
                <w:color w:val="FFFFFF"/>
                <w:sz w:val="16"/>
                <w:szCs w:val="16"/>
                <w:u w:val="single"/>
              </w:rPr>
              <w:t>15, 16</w:t>
            </w:r>
          </w:p>
          <w:p w:rsidR="00BD07CC" w:rsidRPr="005373A7" w:rsidRDefault="00BD07CC" w:rsidP="00E67906">
            <w:pPr>
              <w:pStyle w:val="NoSpacing"/>
              <w:rPr>
                <w:rFonts w:ascii="Verdana" w:hAnsi="Verdana"/>
                <w:b/>
                <w:color w:val="FFFFFF"/>
                <w:sz w:val="16"/>
                <w:szCs w:val="16"/>
                <w:u w:val="single"/>
              </w:rPr>
            </w:pPr>
          </w:p>
          <w:p w:rsidR="00BD07CC" w:rsidRPr="005373A7" w:rsidRDefault="00BD07CC" w:rsidP="00E67906">
            <w:pPr>
              <w:pStyle w:val="NoSpacing"/>
              <w:rPr>
                <w:rFonts w:ascii="Verdana" w:hAnsi="Verdana"/>
                <w:b/>
                <w:color w:val="FFFFFF"/>
                <w:sz w:val="16"/>
                <w:szCs w:val="16"/>
                <w:u w:val="single"/>
              </w:rPr>
            </w:pPr>
            <w:r w:rsidRPr="005373A7">
              <w:rPr>
                <w:rFonts w:ascii="Verdana" w:hAnsi="Verdana"/>
                <w:b/>
                <w:color w:val="FFFFFF"/>
                <w:sz w:val="16"/>
                <w:szCs w:val="16"/>
                <w:u w:val="single"/>
              </w:rPr>
              <w:t>Textbook:</w:t>
            </w:r>
          </w:p>
          <w:p w:rsidR="00BD07CC" w:rsidRPr="005373A7" w:rsidRDefault="00BD07CC" w:rsidP="00E67906">
            <w:pPr>
              <w:pStyle w:val="NoSpacing"/>
              <w:numPr>
                <w:ilvl w:val="0"/>
                <w:numId w:val="11"/>
              </w:numPr>
              <w:ind w:left="342" w:hanging="270"/>
              <w:rPr>
                <w:rFonts w:ascii="Verdana" w:hAnsi="Verdana"/>
                <w:b/>
                <w:color w:val="FFFFFF"/>
                <w:sz w:val="16"/>
                <w:szCs w:val="16"/>
              </w:rPr>
            </w:pPr>
            <w:r w:rsidRPr="005373A7">
              <w:rPr>
                <w:rFonts w:ascii="Verdana" w:hAnsi="Verdana"/>
                <w:b/>
                <w:color w:val="FFFFFF"/>
                <w:sz w:val="16"/>
                <w:szCs w:val="16"/>
              </w:rPr>
              <w:t>Chapter 17</w:t>
            </w:r>
          </w:p>
        </w:tc>
        <w:tc>
          <w:tcPr>
            <w:tcW w:w="2772" w:type="dxa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</w:tcPr>
          <w:p w:rsidR="00BD07CC" w:rsidRPr="005373A7" w:rsidRDefault="00BD07CC" w:rsidP="00E75268">
            <w:pPr>
              <w:pStyle w:val="NoSpacing"/>
              <w:ind w:left="288"/>
              <w:rPr>
                <w:rFonts w:ascii="Verdana" w:hAnsi="Verdana" w:cs="Arial"/>
                <w:sz w:val="16"/>
                <w:szCs w:val="16"/>
              </w:rPr>
            </w:pPr>
            <w:r w:rsidRPr="005373A7">
              <w:rPr>
                <w:rFonts w:ascii="Verdana" w:hAnsi="Verdana"/>
                <w:b/>
                <w:bCs/>
                <w:color w:val="000080"/>
                <w:sz w:val="16"/>
                <w:szCs w:val="16"/>
              </w:rPr>
              <w:t xml:space="preserve">Science Entry Journal: Understanding Biomes  </w:t>
            </w:r>
            <w:r w:rsidRPr="005373A7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(</w:t>
            </w:r>
            <w:r w:rsidRPr="005373A7">
              <w:rPr>
                <w:rFonts w:ascii="Verdana" w:hAnsi="Verdana" w:cs="Arial"/>
                <w:b/>
                <w:color w:val="0D0D0D"/>
                <w:sz w:val="16"/>
                <w:szCs w:val="16"/>
                <w:highlight w:val="lightGray"/>
              </w:rPr>
              <w:t xml:space="preserve">(A-5, </w:t>
            </w:r>
            <w:r w:rsidRPr="005373A7">
              <w:rPr>
                <w:rFonts w:ascii="Verdana" w:hAnsi="Verdana" w:cs="Arial"/>
                <w:b/>
                <w:color w:val="0D0D0D"/>
                <w:sz w:val="16"/>
                <w:szCs w:val="16"/>
                <w:highlight w:val="yellow"/>
              </w:rPr>
              <w:t>C-</w:t>
            </w:r>
            <w:r w:rsidRPr="005373A7">
              <w:rPr>
                <w:rFonts w:ascii="Verdana" w:hAnsi="Verdana" w:cs="Arial"/>
                <w:b/>
                <w:color w:val="0D0D0D"/>
                <w:sz w:val="16"/>
                <w:szCs w:val="16"/>
              </w:rPr>
              <w:t>3</w:t>
            </w:r>
            <w:r w:rsidRPr="005373A7">
              <w:rPr>
                <w:rFonts w:ascii="Verdana" w:hAnsi="Verdana" w:cs="Arial"/>
                <w:b/>
                <w:color w:val="0D0D0D"/>
                <w:sz w:val="16"/>
                <w:szCs w:val="16"/>
                <w:shd w:val="clear" w:color="auto" w:fill="C6D9F1"/>
              </w:rPr>
              <w:t>, IM-2</w:t>
            </w:r>
            <w:r w:rsidRPr="005373A7">
              <w:rPr>
                <w:rFonts w:ascii="Verdana" w:hAnsi="Verdana" w:cs="Arial"/>
                <w:b/>
                <w:color w:val="0D0D0D"/>
                <w:sz w:val="16"/>
                <w:szCs w:val="16"/>
                <w:shd w:val="clear" w:color="auto" w:fill="E5B8B7"/>
              </w:rPr>
              <w:t>, T-1,2,3,7;</w:t>
            </w:r>
            <w:r w:rsidRPr="005373A7">
              <w:rPr>
                <w:rFonts w:ascii="Verdana" w:hAnsi="Verdana" w:cs="Arial"/>
                <w:b/>
                <w:color w:val="0D0D0D"/>
                <w:sz w:val="16"/>
                <w:szCs w:val="16"/>
              </w:rPr>
              <w:t xml:space="preserve"> </w:t>
            </w:r>
            <w:r w:rsidRPr="005373A7">
              <w:rPr>
                <w:rFonts w:ascii="Verdana" w:hAnsi="Verdana" w:cs="Arial"/>
                <w:b/>
                <w:color w:val="0D0D0D"/>
                <w:sz w:val="16"/>
                <w:szCs w:val="16"/>
                <w:highlight w:val="lightGray"/>
              </w:rPr>
              <w:t>IF-1,2,3ab,4,6)</w:t>
            </w:r>
          </w:p>
          <w:p w:rsidR="00BD07CC" w:rsidRPr="005373A7" w:rsidRDefault="00BD07CC" w:rsidP="00AF5C85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hAnsi="Verdana"/>
                <w:b/>
                <w:bCs/>
                <w:color w:val="000080"/>
                <w:sz w:val="16"/>
                <w:szCs w:val="16"/>
              </w:rPr>
            </w:pPr>
            <w:r w:rsidRPr="005373A7">
              <w:rPr>
                <w:rFonts w:ascii="Verdana" w:hAnsi="Verdana"/>
                <w:b/>
                <w:bCs/>
                <w:color w:val="000080"/>
                <w:sz w:val="16"/>
                <w:szCs w:val="16"/>
              </w:rPr>
              <w:t> </w:t>
            </w:r>
          </w:p>
          <w:p w:rsidR="00BD07CC" w:rsidRPr="005373A7" w:rsidRDefault="00BD07CC" w:rsidP="00E75268">
            <w:pPr>
              <w:pStyle w:val="NoSpacing"/>
              <w:ind w:left="288"/>
              <w:rPr>
                <w:rFonts w:ascii="Verdana" w:hAnsi="Verdana" w:cs="Arial"/>
                <w:sz w:val="16"/>
                <w:szCs w:val="16"/>
              </w:rPr>
            </w:pPr>
            <w:r w:rsidRPr="005373A7">
              <w:rPr>
                <w:rFonts w:ascii="Verdana" w:hAnsi="Verdana"/>
                <w:b/>
                <w:bCs/>
                <w:color w:val="000080"/>
                <w:sz w:val="16"/>
                <w:szCs w:val="16"/>
              </w:rPr>
              <w:t xml:space="preserve">Teacher &amp; Student led review of the SJE answers </w:t>
            </w:r>
            <w:r w:rsidRPr="005373A7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(</w:t>
            </w:r>
            <w:r w:rsidRPr="005373A7">
              <w:rPr>
                <w:rFonts w:ascii="Verdana" w:hAnsi="Verdana" w:cs="Arial"/>
                <w:b/>
                <w:color w:val="0D0D0D"/>
                <w:sz w:val="16"/>
                <w:szCs w:val="16"/>
                <w:highlight w:val="lightGray"/>
              </w:rPr>
              <w:t xml:space="preserve">(A-5, </w:t>
            </w:r>
            <w:r w:rsidRPr="005373A7">
              <w:rPr>
                <w:rFonts w:ascii="Verdana" w:hAnsi="Verdana" w:cs="Arial"/>
                <w:b/>
                <w:color w:val="0D0D0D"/>
                <w:sz w:val="16"/>
                <w:szCs w:val="16"/>
                <w:highlight w:val="yellow"/>
              </w:rPr>
              <w:t>C-</w:t>
            </w:r>
            <w:r w:rsidRPr="005373A7">
              <w:rPr>
                <w:rFonts w:ascii="Verdana" w:hAnsi="Verdana" w:cs="Arial"/>
                <w:b/>
                <w:color w:val="0D0D0D"/>
                <w:sz w:val="16"/>
                <w:szCs w:val="16"/>
              </w:rPr>
              <w:t>3</w:t>
            </w:r>
            <w:r w:rsidRPr="005373A7">
              <w:rPr>
                <w:rFonts w:ascii="Verdana" w:hAnsi="Verdana" w:cs="Arial"/>
                <w:b/>
                <w:color w:val="0D0D0D"/>
                <w:sz w:val="16"/>
                <w:szCs w:val="16"/>
                <w:shd w:val="clear" w:color="auto" w:fill="C6D9F1"/>
              </w:rPr>
              <w:t>, IM-2</w:t>
            </w:r>
            <w:r w:rsidRPr="005373A7">
              <w:rPr>
                <w:rFonts w:ascii="Verdana" w:hAnsi="Verdana" w:cs="Arial"/>
                <w:b/>
                <w:color w:val="0D0D0D"/>
                <w:sz w:val="16"/>
                <w:szCs w:val="16"/>
                <w:shd w:val="clear" w:color="auto" w:fill="E5B8B7"/>
              </w:rPr>
              <w:t>, T-1,2,3,7;</w:t>
            </w:r>
            <w:r w:rsidRPr="005373A7">
              <w:rPr>
                <w:rFonts w:ascii="Verdana" w:hAnsi="Verdana" w:cs="Arial"/>
                <w:b/>
                <w:color w:val="0D0D0D"/>
                <w:sz w:val="16"/>
                <w:szCs w:val="16"/>
              </w:rPr>
              <w:t xml:space="preserve"> </w:t>
            </w:r>
            <w:r w:rsidRPr="005373A7">
              <w:rPr>
                <w:rFonts w:ascii="Verdana" w:hAnsi="Verdana" w:cs="Arial"/>
                <w:b/>
                <w:color w:val="0D0D0D"/>
                <w:sz w:val="16"/>
                <w:szCs w:val="16"/>
                <w:highlight w:val="lightGray"/>
              </w:rPr>
              <w:t>IF-1,2,3ab,4,6)</w:t>
            </w:r>
          </w:p>
          <w:p w:rsidR="00BD07CC" w:rsidRPr="005373A7" w:rsidRDefault="00BD07CC" w:rsidP="00E75268">
            <w:pPr>
              <w:spacing w:after="0" w:line="240" w:lineRule="auto"/>
              <w:ind w:left="90"/>
              <w:rPr>
                <w:rFonts w:ascii="Verdana" w:hAnsi="Verdana"/>
                <w:b/>
                <w:bCs/>
                <w:color w:val="000080"/>
                <w:sz w:val="16"/>
                <w:szCs w:val="16"/>
              </w:rPr>
            </w:pPr>
          </w:p>
          <w:p w:rsidR="00BD07CC" w:rsidRPr="005373A7" w:rsidRDefault="00BD07CC" w:rsidP="00AF5C85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5373A7">
              <w:rPr>
                <w:rFonts w:ascii="Verdana" w:hAnsi="Verdana"/>
                <w:b/>
                <w:bCs/>
                <w:color w:val="000080"/>
                <w:sz w:val="16"/>
                <w:szCs w:val="16"/>
              </w:rPr>
              <w:t xml:space="preserve">Small Group: </w:t>
            </w:r>
            <w:r w:rsidRPr="005373A7">
              <w:rPr>
                <w:rFonts w:ascii="Verdana" w:hAnsi="Verdana"/>
                <w:sz w:val="16"/>
                <w:szCs w:val="16"/>
              </w:rPr>
              <w:t xml:space="preserve">Lab: Mystery Biome Bags </w:t>
            </w:r>
            <w:r w:rsidRPr="005373A7">
              <w:rPr>
                <w:rFonts w:ascii="Verdana" w:hAnsi="Verdana" w:cs="Arial"/>
                <w:sz w:val="16"/>
                <w:szCs w:val="16"/>
                <w:shd w:val="clear" w:color="auto" w:fill="CCC0D9"/>
              </w:rPr>
              <w:t>(A-5</w:t>
            </w:r>
            <w:r w:rsidRPr="005373A7">
              <w:rPr>
                <w:rFonts w:ascii="Verdana" w:hAnsi="Verdana" w:cs="Arial"/>
                <w:sz w:val="16"/>
                <w:szCs w:val="16"/>
              </w:rPr>
              <w:t>,</w:t>
            </w:r>
            <w:r w:rsidRPr="005373A7">
              <w:rPr>
                <w:rFonts w:ascii="Verdana" w:hAnsi="Verdana" w:cs="Arial"/>
                <w:b/>
                <w:color w:val="0D0D0D"/>
                <w:sz w:val="16"/>
                <w:szCs w:val="16"/>
                <w:highlight w:val="yellow"/>
              </w:rPr>
              <w:t xml:space="preserve"> C-</w:t>
            </w:r>
            <w:r w:rsidRPr="005373A7">
              <w:rPr>
                <w:rFonts w:ascii="Verdana" w:hAnsi="Verdana" w:cs="Arial"/>
                <w:b/>
                <w:color w:val="0D0D0D"/>
                <w:sz w:val="16"/>
                <w:szCs w:val="16"/>
              </w:rPr>
              <w:t>2,3</w:t>
            </w:r>
            <w:r w:rsidRPr="005373A7">
              <w:rPr>
                <w:rFonts w:ascii="Verdana" w:hAnsi="Verdana" w:cs="Arial"/>
                <w:b/>
                <w:color w:val="0D0D0D"/>
                <w:sz w:val="16"/>
                <w:szCs w:val="16"/>
                <w:shd w:val="clear" w:color="auto" w:fill="C6D9F1"/>
              </w:rPr>
              <w:t>,</w:t>
            </w:r>
            <w:r w:rsidRPr="005373A7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5373A7">
              <w:rPr>
                <w:rFonts w:ascii="Verdana" w:hAnsi="Verdana" w:cs="Arial"/>
                <w:sz w:val="16"/>
                <w:szCs w:val="16"/>
                <w:shd w:val="clear" w:color="auto" w:fill="95B3D7"/>
              </w:rPr>
              <w:t>IM-2</w:t>
            </w:r>
            <w:r w:rsidRPr="005373A7">
              <w:rPr>
                <w:rFonts w:ascii="Verdana" w:hAnsi="Verdana" w:cs="Arial"/>
                <w:sz w:val="16"/>
                <w:szCs w:val="16"/>
                <w:shd w:val="clear" w:color="auto" w:fill="CCC0D9"/>
              </w:rPr>
              <w:t>, IF-2,3a,5</w:t>
            </w:r>
          </w:p>
          <w:p w:rsidR="00BD07CC" w:rsidRPr="005373A7" w:rsidRDefault="00BD07CC" w:rsidP="00AF5C85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5373A7">
              <w:rPr>
                <w:rFonts w:ascii="Verdana" w:hAnsi="Verdana"/>
                <w:b/>
                <w:bCs/>
                <w:color w:val="FF0000"/>
                <w:sz w:val="16"/>
                <w:szCs w:val="16"/>
                <w:u w:val="single"/>
              </w:rPr>
              <w:t>Homework:  Read Chapter 17 and finish up your Biome Booklet</w:t>
            </w:r>
            <w:r w:rsidRPr="005373A7">
              <w:rPr>
                <w:rFonts w:ascii="Verdana" w:hAnsi="Verdana"/>
                <w:sz w:val="16"/>
                <w:szCs w:val="16"/>
              </w:rPr>
              <w:t xml:space="preserve"> (</w:t>
            </w:r>
            <w:r w:rsidRPr="005373A7">
              <w:rPr>
                <w:rFonts w:ascii="Verdana" w:hAnsi="Verdana"/>
                <w:b/>
                <w:bCs/>
                <w:sz w:val="16"/>
                <w:szCs w:val="16"/>
              </w:rPr>
              <w:t>Extra Credit Test grade for 130 points</w:t>
            </w:r>
            <w:r w:rsidRPr="005373A7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2808" w:type="dxa"/>
            <w:gridSpan w:val="2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</w:tcPr>
          <w:p w:rsidR="00BD07CC" w:rsidRPr="005373A7" w:rsidRDefault="00BD07CC" w:rsidP="00AF5C85">
            <w:pPr>
              <w:pStyle w:val="ListBullet"/>
              <w:numPr>
                <w:ilvl w:val="0"/>
                <w:numId w:val="39"/>
              </w:numPr>
              <w:rPr>
                <w:rFonts w:ascii="Verdana" w:hAnsi="Verdana"/>
                <w:color w:val="0000FF"/>
                <w:sz w:val="16"/>
                <w:szCs w:val="16"/>
              </w:rPr>
            </w:pPr>
            <w:r w:rsidRPr="005373A7">
              <w:rPr>
                <w:rFonts w:ascii="Verdana" w:hAnsi="Verdana"/>
                <w:b/>
                <w:bCs/>
                <w:color w:val="0000FF"/>
                <w:sz w:val="16"/>
                <w:szCs w:val="16"/>
                <w:u w:val="single"/>
              </w:rPr>
              <w:t>Interactive Lecture with note-taking sheet:</w:t>
            </w:r>
            <w:r w:rsidRPr="005373A7">
              <w:rPr>
                <w:rFonts w:ascii="Verdana" w:hAnsi="Verdana"/>
                <w:color w:val="0000FF"/>
                <w:sz w:val="16"/>
                <w:szCs w:val="16"/>
              </w:rPr>
              <w:t xml:space="preserve"> Understanding Limiting Factors that keep populations in a check and balance in an Ecosystem.  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highlight w:val="lightGray"/>
                <w:shd w:val="clear" w:color="auto" w:fill="EAF1DD"/>
              </w:rPr>
              <w:t>(A-5,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highlight w:val="yellow"/>
              </w:rPr>
              <w:t xml:space="preserve"> C-1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shd w:val="clear" w:color="auto" w:fill="C6D9F1"/>
              </w:rPr>
              <w:t>, IM-1a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shd w:val="clear" w:color="auto" w:fill="E5B8B7"/>
              </w:rPr>
              <w:t>, T-1,2,3,7;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shd w:val="clear" w:color="auto" w:fill="EAF1DD"/>
              </w:rPr>
              <w:t xml:space="preserve"> 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highlight w:val="lightGray"/>
                <w:shd w:val="clear" w:color="auto" w:fill="EAF1DD"/>
              </w:rPr>
              <w:t>IF-1,2,3ab,4,6)</w:t>
            </w:r>
            <w:r w:rsidRPr="005373A7">
              <w:rPr>
                <w:rFonts w:ascii="Verdana" w:hAnsi="Verdana"/>
                <w:color w:val="0000FF"/>
                <w:sz w:val="16"/>
                <w:szCs w:val="16"/>
              </w:rPr>
              <w:t> </w:t>
            </w:r>
          </w:p>
          <w:p w:rsidR="00BD07CC" w:rsidRPr="005373A7" w:rsidRDefault="00BD07CC" w:rsidP="00AF5C85">
            <w:pPr>
              <w:numPr>
                <w:ilvl w:val="0"/>
                <w:numId w:val="39"/>
              </w:num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5373A7">
              <w:rPr>
                <w:rFonts w:ascii="Verdana" w:hAnsi="Verdana"/>
                <w:b/>
                <w:bCs/>
                <w:color w:val="008080"/>
                <w:sz w:val="16"/>
                <w:szCs w:val="16"/>
                <w:u w:val="single"/>
              </w:rPr>
              <w:t>Class Activity</w:t>
            </w:r>
            <w:r w:rsidRPr="005373A7">
              <w:rPr>
                <w:rFonts w:ascii="Verdana" w:hAnsi="Verdana"/>
                <w:color w:val="008080"/>
                <w:sz w:val="16"/>
                <w:szCs w:val="16"/>
              </w:rPr>
              <w:t xml:space="preserve">: </w:t>
            </w:r>
            <w:r w:rsidRPr="005373A7">
              <w:rPr>
                <w:rFonts w:ascii="Verdana" w:hAnsi="Verdana"/>
                <w:sz w:val="16"/>
                <w:szCs w:val="16"/>
              </w:rPr>
              <w:t xml:space="preserve">Create a storyboard illustrating and stepping through the variety of density independent and density dependent limiting factors affecting the populations in an aquatic ecosystem.    </w:t>
            </w:r>
            <w:r w:rsidRPr="005373A7">
              <w:rPr>
                <w:rFonts w:ascii="Verdana" w:hAnsi="Verdana" w:cs="Arial"/>
                <w:sz w:val="16"/>
                <w:szCs w:val="16"/>
                <w:shd w:val="clear" w:color="auto" w:fill="CCC0D9"/>
              </w:rPr>
              <w:t>(A-5</w:t>
            </w:r>
            <w:r w:rsidRPr="005373A7">
              <w:rPr>
                <w:rFonts w:ascii="Verdana" w:hAnsi="Verdana" w:cs="Arial"/>
                <w:sz w:val="16"/>
                <w:szCs w:val="16"/>
              </w:rPr>
              <w:t>,</w:t>
            </w:r>
            <w:r w:rsidRPr="005373A7">
              <w:rPr>
                <w:rFonts w:ascii="Verdana" w:hAnsi="Verdana" w:cs="Arial"/>
                <w:b/>
                <w:color w:val="0D0D0D"/>
                <w:sz w:val="16"/>
                <w:szCs w:val="16"/>
                <w:highlight w:val="yellow"/>
              </w:rPr>
              <w:t xml:space="preserve"> C-</w:t>
            </w:r>
            <w:r w:rsidRPr="005373A7">
              <w:rPr>
                <w:rFonts w:ascii="Verdana" w:hAnsi="Verdana" w:cs="Arial"/>
                <w:b/>
                <w:color w:val="0D0D0D"/>
                <w:sz w:val="16"/>
                <w:szCs w:val="16"/>
              </w:rPr>
              <w:t>2,3</w:t>
            </w:r>
            <w:r w:rsidRPr="005373A7">
              <w:rPr>
                <w:rFonts w:ascii="Verdana" w:hAnsi="Verdana" w:cs="Arial"/>
                <w:b/>
                <w:color w:val="0D0D0D"/>
                <w:sz w:val="16"/>
                <w:szCs w:val="16"/>
                <w:shd w:val="clear" w:color="auto" w:fill="C6D9F1"/>
              </w:rPr>
              <w:t>,</w:t>
            </w:r>
            <w:r w:rsidRPr="005373A7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5373A7">
              <w:rPr>
                <w:rFonts w:ascii="Verdana" w:hAnsi="Verdana" w:cs="Arial"/>
                <w:sz w:val="16"/>
                <w:szCs w:val="16"/>
                <w:shd w:val="clear" w:color="auto" w:fill="95B3D7"/>
              </w:rPr>
              <w:t>IM-2</w:t>
            </w:r>
            <w:r w:rsidRPr="005373A7">
              <w:rPr>
                <w:rFonts w:ascii="Verdana" w:hAnsi="Verdana" w:cs="Arial"/>
                <w:sz w:val="16"/>
                <w:szCs w:val="16"/>
                <w:shd w:val="clear" w:color="auto" w:fill="CCC0D9"/>
              </w:rPr>
              <w:t>, IF-2,3a,5</w:t>
            </w:r>
          </w:p>
          <w:p w:rsidR="00BD07CC" w:rsidRPr="005373A7" w:rsidRDefault="00BD07CC" w:rsidP="00AF5C85">
            <w:pPr>
              <w:numPr>
                <w:ilvl w:val="0"/>
                <w:numId w:val="39"/>
              </w:numPr>
              <w:spacing w:after="0" w:line="240" w:lineRule="auto"/>
              <w:rPr>
                <w:rFonts w:ascii="Verdana" w:hAnsi="Verdana"/>
                <w:color w:val="008080"/>
                <w:sz w:val="16"/>
                <w:szCs w:val="16"/>
              </w:rPr>
            </w:pPr>
            <w:r w:rsidRPr="005373A7">
              <w:rPr>
                <w:rFonts w:ascii="Verdana" w:hAnsi="Verdana"/>
                <w:b/>
                <w:bCs/>
                <w:color w:val="008080"/>
                <w:sz w:val="16"/>
                <w:szCs w:val="16"/>
                <w:u w:val="single"/>
              </w:rPr>
              <w:t>Case study:</w:t>
            </w:r>
            <w:r w:rsidRPr="005373A7">
              <w:rPr>
                <w:rFonts w:ascii="Verdana" w:hAnsi="Verdana"/>
                <w:color w:val="008080"/>
                <w:sz w:val="16"/>
                <w:szCs w:val="16"/>
              </w:rPr>
              <w:t xml:space="preserve">  </w:t>
            </w:r>
            <w:r w:rsidRPr="005373A7">
              <w:rPr>
                <w:rFonts w:ascii="Verdana" w:hAnsi="Verdana"/>
                <w:sz w:val="16"/>
                <w:szCs w:val="16"/>
              </w:rPr>
              <w:t>Yellow Perch in Lake Winnipeg w/ question sheet.</w:t>
            </w:r>
            <w:r w:rsidRPr="005373A7">
              <w:rPr>
                <w:rFonts w:ascii="Verdana" w:hAnsi="Verdana"/>
                <w:color w:val="008080"/>
                <w:sz w:val="16"/>
                <w:szCs w:val="16"/>
              </w:rPr>
              <w:t xml:space="preserve"> </w:t>
            </w:r>
          </w:p>
          <w:p w:rsidR="00BD07CC" w:rsidRPr="005373A7" w:rsidRDefault="00BD07CC" w:rsidP="00E67906">
            <w:pPr>
              <w:pStyle w:val="NoSpacing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5373A7">
              <w:rPr>
                <w:rFonts w:ascii="Verdana" w:hAnsi="Verdana"/>
                <w:b/>
                <w:bCs/>
                <w:color w:val="008080"/>
                <w:sz w:val="16"/>
                <w:szCs w:val="16"/>
                <w:u w:val="single"/>
              </w:rPr>
              <w:t>HW/CW:</w:t>
            </w:r>
            <w:r w:rsidRPr="005373A7">
              <w:rPr>
                <w:rFonts w:ascii="Verdana" w:hAnsi="Verdana"/>
                <w:b/>
                <w:bCs/>
                <w:sz w:val="16"/>
                <w:szCs w:val="16"/>
                <w:u w:val="single"/>
              </w:rPr>
              <w:t xml:space="preserve"> Science Journal Entry</w:t>
            </w:r>
            <w:r w:rsidRPr="005373A7">
              <w:rPr>
                <w:rFonts w:ascii="Verdana" w:hAnsi="Verdana"/>
                <w:b/>
                <w:bCs/>
                <w:sz w:val="16"/>
                <w:szCs w:val="16"/>
              </w:rPr>
              <w:t xml:space="preserve">: Title: </w:t>
            </w:r>
            <w:r w:rsidRPr="005373A7">
              <w:rPr>
                <w:rFonts w:ascii="Verdana" w:hAnsi="Verdana"/>
                <w:b/>
                <w:bCs/>
                <w:sz w:val="16"/>
                <w:szCs w:val="16"/>
                <w:u w:val="single"/>
              </w:rPr>
              <w:t>How Competition Shapes Communities</w:t>
            </w:r>
            <w:r w:rsidRPr="005373A7">
              <w:rPr>
                <w:rFonts w:ascii="Verdana" w:hAnsi="Verdana"/>
                <w:i/>
                <w:iCs/>
                <w:sz w:val="16"/>
                <w:szCs w:val="16"/>
              </w:rPr>
              <w:t>. </w:t>
            </w:r>
          </w:p>
        </w:tc>
        <w:tc>
          <w:tcPr>
            <w:tcW w:w="3240" w:type="dxa"/>
            <w:gridSpan w:val="5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</w:tcPr>
          <w:p w:rsidR="00BD07CC" w:rsidRPr="005373A7" w:rsidRDefault="00BD07CC" w:rsidP="00AF5C85">
            <w:pPr>
              <w:numPr>
                <w:ilvl w:val="0"/>
                <w:numId w:val="31"/>
              </w:numPr>
              <w:spacing w:after="0" w:line="240" w:lineRule="auto"/>
              <w:rPr>
                <w:rFonts w:ascii="Verdana" w:hAnsi="Verdana"/>
                <w:b/>
                <w:bCs/>
                <w:color w:val="0000FF"/>
                <w:sz w:val="16"/>
                <w:szCs w:val="16"/>
                <w:u w:val="single"/>
              </w:rPr>
            </w:pPr>
            <w:r w:rsidRPr="005373A7">
              <w:rPr>
                <w:rFonts w:ascii="Verdana" w:hAnsi="Verdana"/>
                <w:b/>
                <w:bCs/>
                <w:color w:val="000080"/>
                <w:sz w:val="16"/>
                <w:szCs w:val="16"/>
                <w:u w:val="single"/>
              </w:rPr>
              <w:t>Interactive Lecture with note-taking sheet-</w:t>
            </w:r>
            <w:r w:rsidRPr="005373A7">
              <w:rPr>
                <w:rFonts w:ascii="Verdana" w:hAnsi="Verdana"/>
                <w:color w:val="000080"/>
                <w:sz w:val="16"/>
                <w:szCs w:val="16"/>
              </w:rPr>
              <w:t xml:space="preserve">Understanding the three types of symbiotic relationships between organisms and Examples. (Mutualism, Commensalism, Parasitism) 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highlight w:val="lightGray"/>
                <w:shd w:val="clear" w:color="auto" w:fill="EAF1DD"/>
              </w:rPr>
              <w:t>(A-5,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highlight w:val="yellow"/>
              </w:rPr>
              <w:t xml:space="preserve"> C-1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shd w:val="clear" w:color="auto" w:fill="C6D9F1"/>
              </w:rPr>
              <w:t>, IM-1a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shd w:val="clear" w:color="auto" w:fill="E5B8B7"/>
              </w:rPr>
              <w:t>, T-1,2,3,7;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shd w:val="clear" w:color="auto" w:fill="EAF1DD"/>
              </w:rPr>
              <w:t xml:space="preserve"> 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highlight w:val="lightGray"/>
                <w:shd w:val="clear" w:color="auto" w:fill="EAF1DD"/>
              </w:rPr>
              <w:t>IF-1,2,3ab,4,6)</w:t>
            </w:r>
          </w:p>
          <w:p w:rsidR="00BD07CC" w:rsidRPr="005373A7" w:rsidRDefault="00BD07CC" w:rsidP="00AF5C85">
            <w:pPr>
              <w:numPr>
                <w:ilvl w:val="0"/>
                <w:numId w:val="31"/>
              </w:num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5373A7">
              <w:rPr>
                <w:rFonts w:ascii="Verdana" w:hAnsi="Verdana"/>
                <w:b/>
                <w:bCs/>
                <w:color w:val="000080"/>
                <w:sz w:val="16"/>
                <w:szCs w:val="16"/>
                <w:u w:val="single"/>
              </w:rPr>
              <w:t>Lab Activity:</w:t>
            </w:r>
            <w:r w:rsidRPr="005373A7">
              <w:rPr>
                <w:rFonts w:ascii="Verdana" w:hAnsi="Verdana"/>
                <w:b/>
                <w:bCs/>
                <w:color w:val="0000FF"/>
                <w:sz w:val="16"/>
                <w:szCs w:val="16"/>
                <w:u w:val="single"/>
              </w:rPr>
              <w:t xml:space="preserve"> Good Buddies</w:t>
            </w:r>
            <w:r w:rsidRPr="005373A7">
              <w:rPr>
                <w:rFonts w:ascii="Verdana" w:hAnsi="Verdana"/>
                <w:color w:val="000080"/>
                <w:sz w:val="16"/>
                <w:szCs w:val="16"/>
              </w:rPr>
              <w:t xml:space="preserve">  </w:t>
            </w:r>
            <w:r w:rsidRPr="005373A7">
              <w:rPr>
                <w:rFonts w:ascii="Verdana" w:hAnsi="Verdana" w:cs="Arial"/>
                <w:sz w:val="16"/>
                <w:szCs w:val="16"/>
                <w:shd w:val="clear" w:color="auto" w:fill="CCC0D9"/>
              </w:rPr>
              <w:t>(A-5</w:t>
            </w:r>
            <w:r w:rsidRPr="005373A7">
              <w:rPr>
                <w:rFonts w:ascii="Verdana" w:hAnsi="Verdana" w:cs="Arial"/>
                <w:sz w:val="16"/>
                <w:szCs w:val="16"/>
              </w:rPr>
              <w:t>,</w:t>
            </w:r>
            <w:r w:rsidRPr="005373A7">
              <w:rPr>
                <w:rFonts w:ascii="Verdana" w:hAnsi="Verdana" w:cs="Arial"/>
                <w:b/>
                <w:color w:val="0D0D0D"/>
                <w:sz w:val="16"/>
                <w:szCs w:val="16"/>
                <w:highlight w:val="yellow"/>
              </w:rPr>
              <w:t xml:space="preserve"> C-</w:t>
            </w:r>
            <w:r w:rsidRPr="005373A7">
              <w:rPr>
                <w:rFonts w:ascii="Verdana" w:hAnsi="Verdana" w:cs="Arial"/>
                <w:b/>
                <w:color w:val="0D0D0D"/>
                <w:sz w:val="16"/>
                <w:szCs w:val="16"/>
              </w:rPr>
              <w:t>2,3</w:t>
            </w:r>
            <w:r w:rsidRPr="005373A7">
              <w:rPr>
                <w:rFonts w:ascii="Verdana" w:hAnsi="Verdana" w:cs="Arial"/>
                <w:b/>
                <w:color w:val="0D0D0D"/>
                <w:sz w:val="16"/>
                <w:szCs w:val="16"/>
                <w:shd w:val="clear" w:color="auto" w:fill="C6D9F1"/>
              </w:rPr>
              <w:t>,</w:t>
            </w:r>
            <w:r w:rsidRPr="005373A7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5373A7">
              <w:rPr>
                <w:rFonts w:ascii="Verdana" w:hAnsi="Verdana" w:cs="Arial"/>
                <w:sz w:val="16"/>
                <w:szCs w:val="16"/>
                <w:shd w:val="clear" w:color="auto" w:fill="95B3D7"/>
              </w:rPr>
              <w:t>IM-2</w:t>
            </w:r>
            <w:r w:rsidRPr="005373A7">
              <w:rPr>
                <w:rFonts w:ascii="Verdana" w:hAnsi="Verdana" w:cs="Arial"/>
                <w:sz w:val="16"/>
                <w:szCs w:val="16"/>
                <w:shd w:val="clear" w:color="auto" w:fill="CCC0D9"/>
              </w:rPr>
              <w:t>, IF-2,3a,5</w:t>
            </w:r>
          </w:p>
          <w:p w:rsidR="00BD07CC" w:rsidRPr="005373A7" w:rsidRDefault="00BD07CC" w:rsidP="00E67906">
            <w:pPr>
              <w:pStyle w:val="NoSpacing"/>
              <w:numPr>
                <w:ilvl w:val="0"/>
                <w:numId w:val="31"/>
              </w:numPr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5373A7">
              <w:rPr>
                <w:rFonts w:ascii="Verdana" w:hAnsi="Verdana"/>
                <w:b/>
                <w:bCs/>
                <w:color w:val="FF0000"/>
                <w:sz w:val="16"/>
                <w:szCs w:val="16"/>
                <w:u w:val="single"/>
              </w:rPr>
              <w:t xml:space="preserve">Homework:  </w:t>
            </w:r>
            <w:r w:rsidRPr="005373A7">
              <w:rPr>
                <w:rFonts w:ascii="Verdana" w:hAnsi="Verdana"/>
                <w:b/>
                <w:bCs/>
                <w:sz w:val="16"/>
                <w:szCs w:val="16"/>
              </w:rPr>
              <w:t>Finish Good Buddy questions, Study &amp; Review your notes on Biomes, Limiting Factors, and today’s notes on Symbiotic Relationships.</w:t>
            </w:r>
            <w:r w:rsidRPr="005373A7">
              <w:rPr>
                <w:rFonts w:ascii="Verdana" w:hAnsi="Verdana"/>
                <w:b/>
                <w:bCs/>
                <w:color w:val="FF0000"/>
                <w:sz w:val="16"/>
                <w:szCs w:val="16"/>
                <w:u w:val="single"/>
              </w:rPr>
              <w:t xml:space="preserve">  </w:t>
            </w:r>
          </w:p>
        </w:tc>
        <w:tc>
          <w:tcPr>
            <w:tcW w:w="2340" w:type="dxa"/>
            <w:gridSpan w:val="4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</w:tcPr>
          <w:p w:rsidR="00BD07CC" w:rsidRPr="005373A7" w:rsidRDefault="00BD07CC" w:rsidP="00AF5C85">
            <w:pPr>
              <w:numPr>
                <w:ilvl w:val="0"/>
                <w:numId w:val="41"/>
              </w:numPr>
              <w:spacing w:after="0" w:line="240" w:lineRule="auto"/>
              <w:rPr>
                <w:rFonts w:ascii="Verdana" w:hAnsi="Verdana"/>
                <w:b/>
                <w:bCs/>
                <w:color w:val="000080"/>
                <w:sz w:val="16"/>
                <w:szCs w:val="16"/>
              </w:rPr>
            </w:pPr>
            <w:r w:rsidRPr="005373A7">
              <w:rPr>
                <w:rFonts w:ascii="Verdana" w:hAnsi="Verdana"/>
                <w:b/>
                <w:bCs/>
                <w:color w:val="000080"/>
                <w:sz w:val="16"/>
                <w:szCs w:val="16"/>
              </w:rPr>
              <w:t>Review Concepts Learned-(Alabama Course of Study Objectives 15 &amp; 16)</w:t>
            </w:r>
          </w:p>
          <w:p w:rsidR="00BD07CC" w:rsidRPr="005373A7" w:rsidRDefault="00BD07CC" w:rsidP="00AF5C85">
            <w:pPr>
              <w:numPr>
                <w:ilvl w:val="0"/>
                <w:numId w:val="42"/>
              </w:numPr>
              <w:spacing w:after="0" w:line="240" w:lineRule="auto"/>
              <w:rPr>
                <w:rFonts w:ascii="Verdana" w:hAnsi="Verdana"/>
                <w:b/>
                <w:bCs/>
                <w:color w:val="000080"/>
                <w:sz w:val="16"/>
                <w:szCs w:val="16"/>
              </w:rPr>
            </w:pPr>
            <w:r w:rsidRPr="005373A7">
              <w:rPr>
                <w:rFonts w:ascii="Verdana" w:hAnsi="Verdana"/>
                <w:b/>
                <w:bCs/>
                <w:color w:val="000080"/>
                <w:sz w:val="16"/>
                <w:szCs w:val="16"/>
              </w:rPr>
              <w:t xml:space="preserve">Practice AHSGE Questions &amp; Study Guide on Ecosystem Part 2: Biomes, Limiting Factors in Populations, and Symbiotic Relationships. </w:t>
            </w:r>
            <w:r w:rsidRPr="005373A7">
              <w:rPr>
                <w:rFonts w:ascii="Verdana" w:hAnsi="Verdana"/>
                <w:b/>
                <w:sz w:val="16"/>
                <w:szCs w:val="16"/>
                <w:u w:val="single"/>
              </w:rPr>
              <w:t>(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shd w:val="clear" w:color="auto" w:fill="E5DFEC"/>
              </w:rPr>
              <w:t xml:space="preserve">A-5, 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highlight w:val="yellow"/>
              </w:rPr>
              <w:t>C-1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</w:rPr>
              <w:t xml:space="preserve">, 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shd w:val="clear" w:color="auto" w:fill="C6D9F1"/>
              </w:rPr>
              <w:t xml:space="preserve">IM-1a&amp;2, 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highlight w:val="lightGray"/>
                <w:shd w:val="clear" w:color="auto" w:fill="EAF1DD"/>
              </w:rPr>
              <w:t>IF-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shd w:val="clear" w:color="auto" w:fill="EAF1DD"/>
              </w:rPr>
              <w:t>3a&amp;b, 4,()</w:t>
            </w:r>
          </w:p>
          <w:p w:rsidR="00BD07CC" w:rsidRPr="005373A7" w:rsidRDefault="00BD07CC" w:rsidP="00AF5C85">
            <w:pPr>
              <w:numPr>
                <w:ilvl w:val="0"/>
                <w:numId w:val="42"/>
              </w:numPr>
              <w:spacing w:after="0" w:line="240" w:lineRule="auto"/>
              <w:rPr>
                <w:rFonts w:ascii="Verdana" w:hAnsi="Verdana"/>
                <w:b/>
                <w:bCs/>
                <w:color w:val="000080"/>
                <w:sz w:val="16"/>
                <w:szCs w:val="16"/>
              </w:rPr>
            </w:pPr>
            <w:r w:rsidRPr="005373A7">
              <w:rPr>
                <w:rFonts w:ascii="Verdana" w:hAnsi="Verdana"/>
                <w:b/>
                <w:bCs/>
                <w:color w:val="000080"/>
                <w:sz w:val="16"/>
                <w:szCs w:val="16"/>
              </w:rPr>
              <w:t xml:space="preserve">HOMEWORK:  Study for your test tomorrow! J  </w:t>
            </w:r>
          </w:p>
          <w:p w:rsidR="00BD07CC" w:rsidRPr="005373A7" w:rsidRDefault="00BD07CC" w:rsidP="00AF5C85">
            <w:pPr>
              <w:pStyle w:val="NoSpacing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</w:p>
        </w:tc>
        <w:tc>
          <w:tcPr>
            <w:tcW w:w="2412" w:type="dxa"/>
            <w:gridSpan w:val="3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</w:tcPr>
          <w:p w:rsidR="00BD07CC" w:rsidRPr="005373A7" w:rsidRDefault="00BD07CC" w:rsidP="00AF5C85">
            <w:pPr>
              <w:numPr>
                <w:ilvl w:val="0"/>
                <w:numId w:val="31"/>
              </w:numPr>
              <w:spacing w:after="0" w:line="240" w:lineRule="auto"/>
              <w:rPr>
                <w:rFonts w:ascii="Verdana" w:hAnsi="Verdana"/>
                <w:b/>
                <w:bCs/>
                <w:color w:val="FF0000"/>
                <w:sz w:val="16"/>
                <w:szCs w:val="16"/>
              </w:rPr>
            </w:pPr>
            <w:r w:rsidRPr="005373A7">
              <w:rPr>
                <w:rFonts w:ascii="Verdana" w:hAnsi="Verdana"/>
                <w:b/>
                <w:bCs/>
                <w:color w:val="FF0000"/>
                <w:sz w:val="16"/>
                <w:szCs w:val="16"/>
              </w:rPr>
              <w:t xml:space="preserve">Test: Ecology Part 2 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highlight w:val="lightGray"/>
              </w:rPr>
              <w:t>(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highlight w:val="lightGray"/>
                <w:shd w:val="clear" w:color="auto" w:fill="E5DFEC"/>
              </w:rPr>
              <w:t>A-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shd w:val="clear" w:color="auto" w:fill="E5DFEC"/>
              </w:rPr>
              <w:t>1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shd w:val="clear" w:color="auto" w:fill="FFFF53"/>
              </w:rPr>
              <w:t>, C-1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shd w:val="clear" w:color="auto" w:fill="C6D9F1"/>
              </w:rPr>
              <w:t>, IM-3)</w:t>
            </w:r>
          </w:p>
          <w:p w:rsidR="00BD07CC" w:rsidRPr="005373A7" w:rsidRDefault="00BD07CC" w:rsidP="00AF5C85">
            <w:pPr>
              <w:numPr>
                <w:ilvl w:val="0"/>
                <w:numId w:val="31"/>
              </w:num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5373A7">
              <w:rPr>
                <w:rFonts w:ascii="Verdana" w:hAnsi="Verdana"/>
                <w:b/>
                <w:bCs/>
                <w:color w:val="000080"/>
                <w:sz w:val="16"/>
                <w:szCs w:val="16"/>
              </w:rPr>
              <w:t xml:space="preserve">Begin: Evolution &amp; Animal Adaptations  </w:t>
            </w:r>
          </w:p>
          <w:p w:rsidR="00BD07CC" w:rsidRPr="005373A7" w:rsidRDefault="00BD07CC" w:rsidP="00AF5C85">
            <w:pPr>
              <w:numPr>
                <w:ilvl w:val="0"/>
                <w:numId w:val="31"/>
              </w:num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5373A7">
              <w:rPr>
                <w:rFonts w:ascii="Verdana" w:hAnsi="Verdana"/>
                <w:b/>
                <w:bCs/>
                <w:color w:val="000080"/>
                <w:sz w:val="16"/>
                <w:szCs w:val="16"/>
              </w:rPr>
              <w:t>Video clips-Animal Adaptations</w:t>
            </w:r>
          </w:p>
          <w:p w:rsidR="00BD07CC" w:rsidRPr="005373A7" w:rsidRDefault="00BD07CC" w:rsidP="00E67906">
            <w:pPr>
              <w:pStyle w:val="NoSpacing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</w:p>
        </w:tc>
      </w:tr>
    </w:tbl>
    <w:p w:rsidR="00BD07CC" w:rsidRPr="005373A7" w:rsidRDefault="00BD07CC">
      <w:pPr>
        <w:rPr>
          <w:rFonts w:ascii="Verdana" w:hAnsi="Verdana"/>
          <w:sz w:val="16"/>
          <w:szCs w:val="16"/>
        </w:rPr>
      </w:pPr>
      <w:r w:rsidRPr="005373A7">
        <w:rPr>
          <w:rFonts w:ascii="Verdana" w:hAnsi="Verdana"/>
          <w:sz w:val="16"/>
          <w:szCs w:val="16"/>
        </w:rPr>
        <w:br w:type="page"/>
      </w:r>
    </w:p>
    <w:tbl>
      <w:tblPr>
        <w:tblW w:w="15102" w:type="dxa"/>
        <w:tblInd w:w="-8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20"/>
      </w:tblPr>
      <w:tblGrid>
        <w:gridCol w:w="1530"/>
        <w:gridCol w:w="2772"/>
        <w:gridCol w:w="2808"/>
        <w:gridCol w:w="2880"/>
        <w:gridCol w:w="2880"/>
        <w:gridCol w:w="2232"/>
      </w:tblGrid>
      <w:tr w:rsidR="00BD07CC" w:rsidRPr="005373A7" w:rsidTr="005373A7">
        <w:trPr>
          <w:trHeight w:val="438"/>
        </w:trPr>
        <w:tc>
          <w:tcPr>
            <w:tcW w:w="1530" w:type="dxa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  <w:shd w:val="clear" w:color="auto" w:fill="0F243E"/>
          </w:tcPr>
          <w:p w:rsidR="00BD07CC" w:rsidRPr="005373A7" w:rsidRDefault="00BD07CC" w:rsidP="00E67906">
            <w:pPr>
              <w:pStyle w:val="NoSpacing"/>
              <w:shd w:val="clear" w:color="auto" w:fill="0F243E"/>
              <w:rPr>
                <w:rFonts w:ascii="Verdana" w:hAnsi="Verdana"/>
                <w:b/>
                <w:color w:val="FFFFFF"/>
                <w:sz w:val="16"/>
                <w:szCs w:val="16"/>
                <w:u w:val="single"/>
              </w:rPr>
            </w:pPr>
          </w:p>
          <w:p w:rsidR="00BD07CC" w:rsidRPr="005373A7" w:rsidRDefault="00BD07CC" w:rsidP="00E67906">
            <w:pPr>
              <w:pStyle w:val="NoSpacing"/>
              <w:shd w:val="clear" w:color="auto" w:fill="0F243E"/>
              <w:rPr>
                <w:rFonts w:ascii="Verdana" w:hAnsi="Verdana"/>
                <w:b/>
                <w:color w:val="FFFFFF"/>
                <w:sz w:val="16"/>
                <w:szCs w:val="16"/>
                <w:u w:val="single"/>
              </w:rPr>
            </w:pPr>
          </w:p>
        </w:tc>
        <w:tc>
          <w:tcPr>
            <w:tcW w:w="2772" w:type="dxa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</w:tcPr>
          <w:p w:rsidR="00BD07CC" w:rsidRPr="005373A7" w:rsidRDefault="00BD07CC" w:rsidP="00E67906">
            <w:pPr>
              <w:pStyle w:val="NoSpacing"/>
              <w:shd w:val="clear" w:color="auto" w:fill="0F243E"/>
              <w:rPr>
                <w:rFonts w:ascii="Verdana" w:hAnsi="Verdana"/>
                <w:b/>
                <w:sz w:val="16"/>
                <w:szCs w:val="16"/>
                <w:u w:val="single"/>
              </w:rPr>
            </w:pPr>
            <w:r w:rsidRPr="005373A7">
              <w:rPr>
                <w:rFonts w:ascii="Verdana" w:hAnsi="Verdana"/>
                <w:b/>
                <w:sz w:val="16"/>
                <w:szCs w:val="16"/>
                <w:u w:val="single"/>
              </w:rPr>
              <w:t>Monday-Dec 5</w:t>
            </w:r>
          </w:p>
        </w:tc>
        <w:tc>
          <w:tcPr>
            <w:tcW w:w="2808" w:type="dxa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</w:tcPr>
          <w:p w:rsidR="00BD07CC" w:rsidRPr="005373A7" w:rsidRDefault="00BD07CC" w:rsidP="00E67906">
            <w:pPr>
              <w:pStyle w:val="NoSpacing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5373A7">
              <w:rPr>
                <w:rFonts w:ascii="Verdana" w:hAnsi="Verdana"/>
                <w:b/>
                <w:sz w:val="16"/>
                <w:szCs w:val="16"/>
              </w:rPr>
              <w:t>Tuesday-Dec 6</w:t>
            </w:r>
          </w:p>
        </w:tc>
        <w:tc>
          <w:tcPr>
            <w:tcW w:w="2880" w:type="dxa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</w:tcPr>
          <w:p w:rsidR="00BD07CC" w:rsidRPr="005373A7" w:rsidRDefault="00BD07CC" w:rsidP="00E67906">
            <w:pPr>
              <w:pStyle w:val="NoSpacing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5373A7">
              <w:rPr>
                <w:rFonts w:ascii="Verdana" w:hAnsi="Verdana"/>
                <w:b/>
                <w:sz w:val="16"/>
                <w:szCs w:val="16"/>
              </w:rPr>
              <w:t>Wednesday-Dec 7</w:t>
            </w:r>
          </w:p>
        </w:tc>
        <w:tc>
          <w:tcPr>
            <w:tcW w:w="2880" w:type="dxa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</w:tcPr>
          <w:p w:rsidR="00BD07CC" w:rsidRPr="005373A7" w:rsidRDefault="00BD07CC" w:rsidP="00E67906">
            <w:pPr>
              <w:pStyle w:val="NoSpacing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5373A7">
              <w:rPr>
                <w:rFonts w:ascii="Verdana" w:hAnsi="Verdana"/>
                <w:b/>
                <w:sz w:val="16"/>
                <w:szCs w:val="16"/>
              </w:rPr>
              <w:t>Thursday-Dec 8</w:t>
            </w:r>
          </w:p>
        </w:tc>
        <w:tc>
          <w:tcPr>
            <w:tcW w:w="2232" w:type="dxa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</w:tcPr>
          <w:p w:rsidR="00BD07CC" w:rsidRPr="005373A7" w:rsidRDefault="00BD07CC" w:rsidP="00E67906">
            <w:pPr>
              <w:pStyle w:val="NoSpacing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5373A7">
              <w:rPr>
                <w:rFonts w:ascii="Verdana" w:hAnsi="Verdana"/>
                <w:b/>
                <w:sz w:val="16"/>
                <w:szCs w:val="16"/>
              </w:rPr>
              <w:t>Friday-Dec 9</w:t>
            </w:r>
          </w:p>
        </w:tc>
      </w:tr>
      <w:tr w:rsidR="00BD07CC" w:rsidRPr="005373A7" w:rsidTr="005373A7">
        <w:trPr>
          <w:trHeight w:val="870"/>
        </w:trPr>
        <w:tc>
          <w:tcPr>
            <w:tcW w:w="1530" w:type="dxa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  <w:shd w:val="clear" w:color="auto" w:fill="0F243E"/>
          </w:tcPr>
          <w:p w:rsidR="00BD07CC" w:rsidRPr="005373A7" w:rsidRDefault="00BD07CC" w:rsidP="00E67906">
            <w:pPr>
              <w:pStyle w:val="NoSpacing"/>
              <w:shd w:val="clear" w:color="auto" w:fill="0F243E"/>
              <w:rPr>
                <w:rFonts w:ascii="Verdana" w:hAnsi="Verdana"/>
                <w:b/>
                <w:color w:val="FFFFFF"/>
                <w:sz w:val="16"/>
                <w:szCs w:val="16"/>
                <w:u w:val="single"/>
              </w:rPr>
            </w:pPr>
            <w:r w:rsidRPr="005373A7">
              <w:rPr>
                <w:rFonts w:ascii="Verdana" w:hAnsi="Verdana"/>
                <w:b/>
                <w:color w:val="FFFFFF"/>
                <w:sz w:val="16"/>
                <w:szCs w:val="16"/>
                <w:u w:val="single"/>
              </w:rPr>
              <w:t>Week</w:t>
            </w:r>
          </w:p>
          <w:p w:rsidR="00BD07CC" w:rsidRPr="005373A7" w:rsidRDefault="00BD07CC" w:rsidP="00E67906">
            <w:pPr>
              <w:pStyle w:val="NoSpacing"/>
              <w:rPr>
                <w:rFonts w:ascii="Verdana" w:hAnsi="Verdana"/>
                <w:b/>
                <w:color w:val="FFFFFF"/>
                <w:sz w:val="16"/>
                <w:szCs w:val="16"/>
                <w:u w:val="single"/>
              </w:rPr>
            </w:pPr>
            <w:r w:rsidRPr="005373A7">
              <w:rPr>
                <w:rFonts w:ascii="Verdana" w:hAnsi="Verdana"/>
                <w:b/>
                <w:color w:val="FFFFFF"/>
                <w:sz w:val="16"/>
                <w:szCs w:val="16"/>
                <w:u w:val="single"/>
              </w:rPr>
              <w:t>Dec 5-Dec 9</w:t>
            </w:r>
          </w:p>
          <w:p w:rsidR="00BD07CC" w:rsidRPr="005373A7" w:rsidRDefault="00BD07CC" w:rsidP="00E67906">
            <w:pPr>
              <w:pStyle w:val="NoSpacing"/>
              <w:rPr>
                <w:rFonts w:ascii="Verdana" w:hAnsi="Verdana"/>
                <w:b/>
                <w:color w:val="FFFFFF"/>
                <w:sz w:val="16"/>
                <w:szCs w:val="16"/>
                <w:u w:val="single"/>
              </w:rPr>
            </w:pPr>
            <w:r w:rsidRPr="005373A7">
              <w:rPr>
                <w:rFonts w:ascii="Verdana" w:hAnsi="Verdana"/>
                <w:b/>
                <w:color w:val="FFFFFF"/>
                <w:sz w:val="16"/>
                <w:szCs w:val="16"/>
                <w:u w:val="single"/>
              </w:rPr>
              <w:t xml:space="preserve"> </w:t>
            </w:r>
          </w:p>
          <w:p w:rsidR="00BD07CC" w:rsidRPr="005373A7" w:rsidRDefault="00BD07CC" w:rsidP="00E67906">
            <w:pPr>
              <w:pStyle w:val="NoSpacing"/>
              <w:rPr>
                <w:rFonts w:ascii="Verdana" w:hAnsi="Verdana"/>
                <w:b/>
                <w:color w:val="FFFFFF"/>
                <w:sz w:val="16"/>
                <w:szCs w:val="16"/>
                <w:u w:val="single"/>
              </w:rPr>
            </w:pPr>
            <w:r w:rsidRPr="005373A7">
              <w:rPr>
                <w:rFonts w:ascii="Verdana" w:hAnsi="Verdana"/>
                <w:b/>
                <w:color w:val="FFFFFF"/>
                <w:sz w:val="16"/>
                <w:szCs w:val="16"/>
                <w:u w:val="single"/>
              </w:rPr>
              <w:t xml:space="preserve">COS: </w:t>
            </w:r>
          </w:p>
          <w:p w:rsidR="00BD07CC" w:rsidRPr="005373A7" w:rsidRDefault="00BD07CC" w:rsidP="00E67906">
            <w:pPr>
              <w:pStyle w:val="NoSpacing"/>
              <w:rPr>
                <w:rFonts w:ascii="Verdana" w:hAnsi="Verdana"/>
                <w:b/>
                <w:color w:val="FFFFFF"/>
                <w:sz w:val="16"/>
                <w:szCs w:val="16"/>
                <w:u w:val="single"/>
              </w:rPr>
            </w:pPr>
            <w:r w:rsidRPr="005373A7">
              <w:rPr>
                <w:rFonts w:ascii="Verdana" w:hAnsi="Verdana"/>
                <w:b/>
                <w:color w:val="FFFFFF"/>
                <w:sz w:val="16"/>
                <w:szCs w:val="16"/>
                <w:u w:val="single"/>
              </w:rPr>
              <w:t>12</w:t>
            </w:r>
          </w:p>
          <w:p w:rsidR="00BD07CC" w:rsidRPr="005373A7" w:rsidRDefault="00BD07CC" w:rsidP="00E67906">
            <w:pPr>
              <w:pStyle w:val="NoSpacing"/>
              <w:rPr>
                <w:rFonts w:ascii="Verdana" w:hAnsi="Verdana"/>
                <w:b/>
                <w:color w:val="FFFFFF"/>
                <w:sz w:val="16"/>
                <w:szCs w:val="16"/>
                <w:u w:val="single"/>
              </w:rPr>
            </w:pPr>
          </w:p>
          <w:p w:rsidR="00BD07CC" w:rsidRPr="005373A7" w:rsidRDefault="00BD07CC" w:rsidP="00E67906">
            <w:pPr>
              <w:pStyle w:val="NoSpacing"/>
              <w:rPr>
                <w:rFonts w:ascii="Verdana" w:hAnsi="Verdana"/>
                <w:b/>
                <w:color w:val="FFFFFF"/>
                <w:sz w:val="16"/>
                <w:szCs w:val="16"/>
                <w:u w:val="single"/>
              </w:rPr>
            </w:pPr>
            <w:r w:rsidRPr="005373A7">
              <w:rPr>
                <w:rFonts w:ascii="Verdana" w:hAnsi="Verdana"/>
                <w:b/>
                <w:color w:val="FFFFFF"/>
                <w:sz w:val="16"/>
                <w:szCs w:val="16"/>
                <w:u w:val="single"/>
              </w:rPr>
              <w:t>Textbook:</w:t>
            </w:r>
          </w:p>
          <w:p w:rsidR="00BD07CC" w:rsidRPr="005373A7" w:rsidRDefault="00BD07CC" w:rsidP="00E67906">
            <w:pPr>
              <w:pStyle w:val="NoSpacing"/>
              <w:numPr>
                <w:ilvl w:val="0"/>
                <w:numId w:val="11"/>
              </w:numPr>
              <w:ind w:left="342" w:hanging="270"/>
              <w:rPr>
                <w:rFonts w:ascii="Verdana" w:hAnsi="Verdana"/>
                <w:b/>
                <w:color w:val="FFFFFF"/>
                <w:sz w:val="16"/>
                <w:szCs w:val="16"/>
              </w:rPr>
            </w:pPr>
            <w:r w:rsidRPr="005373A7">
              <w:rPr>
                <w:rFonts w:ascii="Verdana" w:hAnsi="Verdana"/>
                <w:b/>
                <w:color w:val="FFFFFF"/>
                <w:sz w:val="16"/>
                <w:szCs w:val="16"/>
              </w:rPr>
              <w:t>Chapter 13</w:t>
            </w:r>
          </w:p>
        </w:tc>
        <w:tc>
          <w:tcPr>
            <w:tcW w:w="2772" w:type="dxa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</w:tcPr>
          <w:p w:rsidR="00BD07CC" w:rsidRPr="005373A7" w:rsidRDefault="00BD07CC" w:rsidP="00A623C1">
            <w:pPr>
              <w:numPr>
                <w:ilvl w:val="0"/>
                <w:numId w:val="11"/>
              </w:numPr>
              <w:spacing w:after="0" w:line="240" w:lineRule="auto"/>
              <w:rPr>
                <w:rStyle w:val="Strong"/>
                <w:rFonts w:ascii="Verdana" w:hAnsi="Verdana" w:cs="Arial"/>
                <w:sz w:val="16"/>
                <w:szCs w:val="16"/>
              </w:rPr>
            </w:pPr>
            <w:r w:rsidRPr="005373A7">
              <w:rPr>
                <w:rStyle w:val="Strong"/>
                <w:rFonts w:ascii="Verdana" w:hAnsi="Verdana" w:cs="Arial"/>
                <w:sz w:val="16"/>
                <w:szCs w:val="16"/>
              </w:rPr>
              <w:t>SJE- Understanding Natural Selection and the fossil record.</w:t>
            </w:r>
          </w:p>
          <w:p w:rsidR="00BD07CC" w:rsidRPr="005373A7" w:rsidRDefault="00BD07CC" w:rsidP="00A623C1">
            <w:pPr>
              <w:numPr>
                <w:ilvl w:val="0"/>
                <w:numId w:val="11"/>
              </w:numPr>
              <w:spacing w:after="0" w:line="240" w:lineRule="auto"/>
              <w:rPr>
                <w:rStyle w:val="Strong"/>
                <w:rFonts w:ascii="Verdana" w:hAnsi="Verdana" w:cs="Arial"/>
                <w:sz w:val="16"/>
                <w:szCs w:val="16"/>
              </w:rPr>
            </w:pPr>
            <w:r w:rsidRPr="005373A7">
              <w:rPr>
                <w:rStyle w:val="Strong"/>
                <w:rFonts w:ascii="Verdana" w:hAnsi="Verdana" w:cs="Arial"/>
                <w:sz w:val="16"/>
                <w:szCs w:val="16"/>
              </w:rPr>
              <w:t xml:space="preserve">Interactive Lecture-Chapter 13-Darwin, Evolution &amp; Natural Selection 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highlight w:val="lightGray"/>
                <w:shd w:val="clear" w:color="auto" w:fill="EAF1DD"/>
              </w:rPr>
              <w:t>(A-5,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highlight w:val="yellow"/>
              </w:rPr>
              <w:t xml:space="preserve"> C-1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shd w:val="clear" w:color="auto" w:fill="C6D9F1"/>
              </w:rPr>
              <w:t>, IM-1a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shd w:val="clear" w:color="auto" w:fill="E5B8B7"/>
              </w:rPr>
              <w:t>, T-1,2,3,7;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shd w:val="clear" w:color="auto" w:fill="EAF1DD"/>
              </w:rPr>
              <w:t xml:space="preserve"> 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highlight w:val="lightGray"/>
                <w:shd w:val="clear" w:color="auto" w:fill="EAF1DD"/>
              </w:rPr>
              <w:t>IF-1,2,3ab,4,6)</w:t>
            </w:r>
          </w:p>
          <w:p w:rsidR="00BD07CC" w:rsidRPr="005373A7" w:rsidRDefault="00BD07CC" w:rsidP="00A623C1">
            <w:pPr>
              <w:numPr>
                <w:ilvl w:val="0"/>
                <w:numId w:val="11"/>
              </w:numPr>
              <w:spacing w:after="0" w:line="240" w:lineRule="auto"/>
              <w:rPr>
                <w:rStyle w:val="Strong"/>
                <w:rFonts w:ascii="Verdana" w:hAnsi="Verdana" w:cs="Arial"/>
                <w:sz w:val="16"/>
                <w:szCs w:val="16"/>
              </w:rPr>
            </w:pPr>
            <w:r w:rsidRPr="005373A7">
              <w:rPr>
                <w:rStyle w:val="Strong"/>
                <w:rFonts w:ascii="Verdana" w:hAnsi="Verdana" w:cs="Arial"/>
                <w:sz w:val="16"/>
                <w:szCs w:val="16"/>
              </w:rPr>
              <w:t>YouTube Media Clips- Natural Selection</w:t>
            </w:r>
          </w:p>
          <w:p w:rsidR="00BD07CC" w:rsidRPr="005373A7" w:rsidRDefault="00BD07CC" w:rsidP="00A623C1">
            <w:pPr>
              <w:numPr>
                <w:ilvl w:val="0"/>
                <w:numId w:val="11"/>
              </w:numPr>
              <w:spacing w:after="0" w:line="240" w:lineRule="auto"/>
              <w:rPr>
                <w:rStyle w:val="Strong"/>
                <w:rFonts w:ascii="Verdana" w:hAnsi="Verdana" w:cs="Arial"/>
                <w:sz w:val="16"/>
                <w:szCs w:val="16"/>
              </w:rPr>
            </w:pPr>
            <w:r w:rsidRPr="005373A7">
              <w:rPr>
                <w:rStyle w:val="Strong"/>
                <w:rFonts w:ascii="Verdana" w:hAnsi="Verdana" w:cs="Arial"/>
                <w:sz w:val="16"/>
                <w:szCs w:val="16"/>
              </w:rPr>
              <w:t xml:space="preserve">Lab: ASIM Bead Bug Lab on  Natural Selection </w:t>
            </w:r>
            <w:r w:rsidRPr="005373A7">
              <w:rPr>
                <w:rFonts w:ascii="Verdana" w:hAnsi="Verdana" w:cs="Arial"/>
                <w:sz w:val="16"/>
                <w:szCs w:val="16"/>
                <w:shd w:val="clear" w:color="auto" w:fill="CCC0D9"/>
              </w:rPr>
              <w:t>(A-5</w:t>
            </w:r>
            <w:r w:rsidRPr="005373A7">
              <w:rPr>
                <w:rFonts w:ascii="Verdana" w:hAnsi="Verdana" w:cs="Arial"/>
                <w:sz w:val="16"/>
                <w:szCs w:val="16"/>
              </w:rPr>
              <w:t>,</w:t>
            </w:r>
            <w:r w:rsidRPr="005373A7">
              <w:rPr>
                <w:rFonts w:ascii="Verdana" w:hAnsi="Verdana" w:cs="Arial"/>
                <w:b/>
                <w:color w:val="0D0D0D"/>
                <w:sz w:val="16"/>
                <w:szCs w:val="16"/>
                <w:highlight w:val="yellow"/>
              </w:rPr>
              <w:t xml:space="preserve"> C-</w:t>
            </w:r>
            <w:r w:rsidRPr="005373A7">
              <w:rPr>
                <w:rFonts w:ascii="Verdana" w:hAnsi="Verdana" w:cs="Arial"/>
                <w:b/>
                <w:color w:val="0D0D0D"/>
                <w:sz w:val="16"/>
                <w:szCs w:val="16"/>
              </w:rPr>
              <w:t>2,3</w:t>
            </w:r>
            <w:r w:rsidRPr="005373A7">
              <w:rPr>
                <w:rFonts w:ascii="Verdana" w:hAnsi="Verdana" w:cs="Arial"/>
                <w:b/>
                <w:color w:val="0D0D0D"/>
                <w:sz w:val="16"/>
                <w:szCs w:val="16"/>
                <w:shd w:val="clear" w:color="auto" w:fill="C6D9F1"/>
              </w:rPr>
              <w:t>,</w:t>
            </w:r>
            <w:r w:rsidRPr="005373A7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5373A7">
              <w:rPr>
                <w:rFonts w:ascii="Verdana" w:hAnsi="Verdana" w:cs="Arial"/>
                <w:sz w:val="16"/>
                <w:szCs w:val="16"/>
                <w:shd w:val="clear" w:color="auto" w:fill="95B3D7"/>
              </w:rPr>
              <w:t>IM-2</w:t>
            </w:r>
            <w:r w:rsidRPr="005373A7">
              <w:rPr>
                <w:rFonts w:ascii="Verdana" w:hAnsi="Verdana" w:cs="Arial"/>
                <w:sz w:val="16"/>
                <w:szCs w:val="16"/>
                <w:shd w:val="clear" w:color="auto" w:fill="CCC0D9"/>
              </w:rPr>
              <w:t>, IF-2,3a,5</w:t>
            </w:r>
          </w:p>
          <w:p w:rsidR="00BD07CC" w:rsidRPr="005373A7" w:rsidRDefault="00BD07CC" w:rsidP="00AF5C85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2808" w:type="dxa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</w:tcPr>
          <w:p w:rsidR="00BD07CC" w:rsidRPr="005373A7" w:rsidRDefault="00BD07CC" w:rsidP="00A623C1">
            <w:pPr>
              <w:numPr>
                <w:ilvl w:val="0"/>
                <w:numId w:val="39"/>
              </w:num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5373A7">
              <w:rPr>
                <w:rFonts w:ascii="Verdana" w:hAnsi="Verdana"/>
                <w:i/>
                <w:iCs/>
                <w:color w:val="008080"/>
                <w:sz w:val="16"/>
                <w:szCs w:val="16"/>
              </w:rPr>
              <w:t xml:space="preserve">Interactive Lecture- Behavioral Animal Adaptations 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highlight w:val="lightGray"/>
                <w:shd w:val="clear" w:color="auto" w:fill="EAF1DD"/>
              </w:rPr>
              <w:t>(A-5,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highlight w:val="yellow"/>
              </w:rPr>
              <w:t xml:space="preserve"> C-1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shd w:val="clear" w:color="auto" w:fill="C6D9F1"/>
              </w:rPr>
              <w:t>, IM-1a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shd w:val="clear" w:color="auto" w:fill="E5B8B7"/>
              </w:rPr>
              <w:t>, T-1,2,3,7;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shd w:val="clear" w:color="auto" w:fill="EAF1DD"/>
              </w:rPr>
              <w:t xml:space="preserve"> 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highlight w:val="lightGray"/>
                <w:shd w:val="clear" w:color="auto" w:fill="EAF1DD"/>
              </w:rPr>
              <w:t>IF-1,2,3ab,4,6)</w:t>
            </w:r>
          </w:p>
          <w:p w:rsidR="00BD07CC" w:rsidRPr="005373A7" w:rsidRDefault="00BD07CC" w:rsidP="00A623C1">
            <w:pPr>
              <w:numPr>
                <w:ilvl w:val="0"/>
                <w:numId w:val="39"/>
              </w:num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5373A7">
              <w:rPr>
                <w:rFonts w:ascii="Verdana" w:hAnsi="Verdana"/>
                <w:sz w:val="16"/>
                <w:szCs w:val="16"/>
              </w:rPr>
              <w:t xml:space="preserve">Active Reading-Behavioral Animal Adaptations with  Lesson 17 Reinforcement questions </w:t>
            </w:r>
          </w:p>
          <w:p w:rsidR="00BD07CC" w:rsidRPr="005373A7" w:rsidRDefault="00BD07CC" w:rsidP="00A623C1">
            <w:pPr>
              <w:numPr>
                <w:ilvl w:val="0"/>
                <w:numId w:val="39"/>
              </w:num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5373A7">
              <w:rPr>
                <w:rFonts w:ascii="Verdana" w:hAnsi="Verdana"/>
                <w:sz w:val="16"/>
                <w:szCs w:val="16"/>
              </w:rPr>
              <w:t>You tube video clips- Awesome video clips shown on Animal Adaptations in a play list I created.</w:t>
            </w:r>
          </w:p>
          <w:p w:rsidR="00BD07CC" w:rsidRPr="005373A7" w:rsidRDefault="00BD07CC" w:rsidP="00E67906">
            <w:pPr>
              <w:pStyle w:val="NoSpacing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</w:tcPr>
          <w:p w:rsidR="00BD07CC" w:rsidRPr="005373A7" w:rsidRDefault="00BD07CC" w:rsidP="00E67906">
            <w:pPr>
              <w:pStyle w:val="NoSpacing"/>
              <w:numPr>
                <w:ilvl w:val="0"/>
                <w:numId w:val="31"/>
              </w:numPr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5373A7">
              <w:rPr>
                <w:rFonts w:ascii="Verdana" w:hAnsi="Verdana"/>
                <w:b/>
                <w:color w:val="000000"/>
                <w:sz w:val="16"/>
                <w:szCs w:val="16"/>
              </w:rPr>
              <w:t xml:space="preserve">Interactive Lecture-Physical Animal Adaptations 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highlight w:val="lightGray"/>
                <w:shd w:val="clear" w:color="auto" w:fill="EAF1DD"/>
              </w:rPr>
              <w:t>(A-5,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highlight w:val="yellow"/>
              </w:rPr>
              <w:t xml:space="preserve"> C-1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shd w:val="clear" w:color="auto" w:fill="C6D9F1"/>
              </w:rPr>
              <w:t>, IM-1a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shd w:val="clear" w:color="auto" w:fill="E5B8B7"/>
              </w:rPr>
              <w:t>, T-1,2,3,7;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shd w:val="clear" w:color="auto" w:fill="EAF1DD"/>
              </w:rPr>
              <w:t xml:space="preserve"> 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highlight w:val="lightGray"/>
                <w:shd w:val="clear" w:color="auto" w:fill="EAF1DD"/>
              </w:rPr>
              <w:t>IF-1,2,3ab,4,6)</w:t>
            </w:r>
          </w:p>
          <w:p w:rsidR="00BD07CC" w:rsidRPr="005373A7" w:rsidRDefault="00BD07CC" w:rsidP="00BE2E25">
            <w:pPr>
              <w:numPr>
                <w:ilvl w:val="0"/>
                <w:numId w:val="31"/>
              </w:num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5373A7">
              <w:rPr>
                <w:rFonts w:ascii="Verdana" w:hAnsi="Verdana"/>
                <w:sz w:val="16"/>
                <w:szCs w:val="16"/>
              </w:rPr>
              <w:t>Active Reading-Physical Animal Adaptations with  Lesson 16 Reinforcement questions</w:t>
            </w:r>
          </w:p>
          <w:p w:rsidR="00BD07CC" w:rsidRPr="005373A7" w:rsidRDefault="00BD07CC" w:rsidP="00E67906">
            <w:pPr>
              <w:pStyle w:val="NoSpacing"/>
              <w:numPr>
                <w:ilvl w:val="0"/>
                <w:numId w:val="31"/>
              </w:numPr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5373A7">
              <w:rPr>
                <w:rFonts w:ascii="Verdana" w:hAnsi="Verdana"/>
                <w:b/>
                <w:color w:val="000000"/>
                <w:sz w:val="16"/>
                <w:szCs w:val="16"/>
              </w:rPr>
              <w:t>Review game</w:t>
            </w:r>
          </w:p>
        </w:tc>
        <w:tc>
          <w:tcPr>
            <w:tcW w:w="2880" w:type="dxa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</w:tcPr>
          <w:p w:rsidR="00BD07CC" w:rsidRPr="005373A7" w:rsidRDefault="00BD07CC" w:rsidP="00E75268">
            <w:pPr>
              <w:pStyle w:val="NoSpacing"/>
              <w:ind w:left="288"/>
              <w:rPr>
                <w:rFonts w:ascii="Verdana" w:hAnsi="Verdana" w:cs="Arial"/>
                <w:sz w:val="16"/>
                <w:szCs w:val="16"/>
              </w:rPr>
            </w:pPr>
            <w:r w:rsidRPr="005373A7">
              <w:rPr>
                <w:rFonts w:ascii="Verdana" w:hAnsi="Verdana"/>
                <w:b/>
                <w:color w:val="000000"/>
                <w:sz w:val="16"/>
                <w:szCs w:val="16"/>
              </w:rPr>
              <w:t xml:space="preserve">SJE Animal Adaptations </w:t>
            </w:r>
            <w:r w:rsidRPr="005373A7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(</w:t>
            </w:r>
            <w:r w:rsidRPr="005373A7">
              <w:rPr>
                <w:rFonts w:ascii="Verdana" w:hAnsi="Verdana" w:cs="Arial"/>
                <w:b/>
                <w:color w:val="0D0D0D"/>
                <w:sz w:val="16"/>
                <w:szCs w:val="16"/>
                <w:highlight w:val="lightGray"/>
              </w:rPr>
              <w:t xml:space="preserve">(A-5, </w:t>
            </w:r>
            <w:r w:rsidRPr="005373A7">
              <w:rPr>
                <w:rFonts w:ascii="Verdana" w:hAnsi="Verdana" w:cs="Arial"/>
                <w:b/>
                <w:color w:val="0D0D0D"/>
                <w:sz w:val="16"/>
                <w:szCs w:val="16"/>
                <w:highlight w:val="yellow"/>
              </w:rPr>
              <w:t>C-</w:t>
            </w:r>
            <w:r w:rsidRPr="005373A7">
              <w:rPr>
                <w:rFonts w:ascii="Verdana" w:hAnsi="Verdana" w:cs="Arial"/>
                <w:b/>
                <w:color w:val="0D0D0D"/>
                <w:sz w:val="16"/>
                <w:szCs w:val="16"/>
              </w:rPr>
              <w:t>3</w:t>
            </w:r>
            <w:r w:rsidRPr="005373A7">
              <w:rPr>
                <w:rFonts w:ascii="Verdana" w:hAnsi="Verdana" w:cs="Arial"/>
                <w:b/>
                <w:color w:val="0D0D0D"/>
                <w:sz w:val="16"/>
                <w:szCs w:val="16"/>
                <w:shd w:val="clear" w:color="auto" w:fill="C6D9F1"/>
              </w:rPr>
              <w:t>, IM-2</w:t>
            </w:r>
            <w:r w:rsidRPr="005373A7">
              <w:rPr>
                <w:rFonts w:ascii="Verdana" w:hAnsi="Verdana" w:cs="Arial"/>
                <w:b/>
                <w:color w:val="0D0D0D"/>
                <w:sz w:val="16"/>
                <w:szCs w:val="16"/>
                <w:shd w:val="clear" w:color="auto" w:fill="E5B8B7"/>
              </w:rPr>
              <w:t>, T-1,2,3,7;</w:t>
            </w:r>
            <w:r w:rsidRPr="005373A7">
              <w:rPr>
                <w:rFonts w:ascii="Verdana" w:hAnsi="Verdana" w:cs="Arial"/>
                <w:b/>
                <w:color w:val="0D0D0D"/>
                <w:sz w:val="16"/>
                <w:szCs w:val="16"/>
              </w:rPr>
              <w:t xml:space="preserve"> </w:t>
            </w:r>
            <w:r w:rsidRPr="005373A7">
              <w:rPr>
                <w:rFonts w:ascii="Verdana" w:hAnsi="Verdana" w:cs="Arial"/>
                <w:b/>
                <w:color w:val="0D0D0D"/>
                <w:sz w:val="16"/>
                <w:szCs w:val="16"/>
                <w:highlight w:val="lightGray"/>
              </w:rPr>
              <w:t>IF-1,2,3ab,4,6)</w:t>
            </w:r>
          </w:p>
          <w:p w:rsidR="00BD07CC" w:rsidRPr="005373A7" w:rsidRDefault="00BD07CC" w:rsidP="00E67906">
            <w:pPr>
              <w:pStyle w:val="NoSpacing"/>
              <w:numPr>
                <w:ilvl w:val="0"/>
                <w:numId w:val="31"/>
              </w:numPr>
              <w:rPr>
                <w:rFonts w:ascii="Verdana" w:hAnsi="Verdana"/>
                <w:b/>
                <w:color w:val="000000"/>
                <w:sz w:val="16"/>
                <w:szCs w:val="16"/>
              </w:rPr>
            </w:pPr>
          </w:p>
          <w:p w:rsidR="00BD07CC" w:rsidRPr="005373A7" w:rsidRDefault="00BD07CC" w:rsidP="00BE2E25">
            <w:pPr>
              <w:pStyle w:val="NoSpacing"/>
              <w:numPr>
                <w:ilvl w:val="0"/>
                <w:numId w:val="31"/>
              </w:numPr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5373A7">
              <w:rPr>
                <w:rFonts w:ascii="Verdana" w:hAnsi="Verdana"/>
                <w:b/>
                <w:color w:val="000000"/>
                <w:sz w:val="16"/>
                <w:szCs w:val="16"/>
              </w:rPr>
              <w:t xml:space="preserve">Study guide-small groups- Natural Selection and  Physical and Behavioral Adaptations of Animals </w:t>
            </w:r>
            <w:r w:rsidRPr="005373A7">
              <w:rPr>
                <w:rFonts w:ascii="Verdana" w:hAnsi="Verdana"/>
                <w:b/>
                <w:sz w:val="16"/>
                <w:szCs w:val="16"/>
                <w:u w:val="single"/>
              </w:rPr>
              <w:t>(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shd w:val="clear" w:color="auto" w:fill="E5DFEC"/>
              </w:rPr>
              <w:t xml:space="preserve">A-5, 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highlight w:val="yellow"/>
              </w:rPr>
              <w:t>C-1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</w:rPr>
              <w:t xml:space="preserve">, 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shd w:val="clear" w:color="auto" w:fill="C6D9F1"/>
              </w:rPr>
              <w:t xml:space="preserve">IM-1a&amp;2, 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highlight w:val="lightGray"/>
                <w:shd w:val="clear" w:color="auto" w:fill="EAF1DD"/>
              </w:rPr>
              <w:t>IF-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shd w:val="clear" w:color="auto" w:fill="EAF1DD"/>
              </w:rPr>
              <w:t>3a&amp;b, 4,(</w:t>
            </w:r>
          </w:p>
          <w:p w:rsidR="00BD07CC" w:rsidRPr="005373A7" w:rsidRDefault="00BD07CC" w:rsidP="00BE2E25">
            <w:pPr>
              <w:pStyle w:val="NoSpacing"/>
              <w:numPr>
                <w:ilvl w:val="0"/>
                <w:numId w:val="31"/>
              </w:numPr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5373A7">
              <w:rPr>
                <w:rFonts w:ascii="Verdana" w:hAnsi="Verdana"/>
                <w:b/>
                <w:color w:val="000000"/>
                <w:sz w:val="16"/>
                <w:szCs w:val="16"/>
              </w:rPr>
              <w:t>Review Game</w:t>
            </w:r>
          </w:p>
          <w:p w:rsidR="00BD07CC" w:rsidRPr="005373A7" w:rsidRDefault="00BD07CC" w:rsidP="00BE2E25">
            <w:pPr>
              <w:pStyle w:val="NoSpacing"/>
              <w:numPr>
                <w:ilvl w:val="0"/>
                <w:numId w:val="31"/>
              </w:numPr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5373A7">
              <w:rPr>
                <w:rFonts w:ascii="Verdana" w:hAnsi="Verdana"/>
                <w:b/>
                <w:color w:val="000000"/>
                <w:sz w:val="16"/>
                <w:szCs w:val="16"/>
              </w:rPr>
              <w:t xml:space="preserve">Activity: Kingdom Classification foldable with Rubric discussed </w:t>
            </w:r>
          </w:p>
        </w:tc>
        <w:tc>
          <w:tcPr>
            <w:tcW w:w="2232" w:type="dxa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</w:tcPr>
          <w:p w:rsidR="00BD07CC" w:rsidRPr="005373A7" w:rsidRDefault="00BD07CC" w:rsidP="00BE2E25">
            <w:pPr>
              <w:pStyle w:val="NoSpacing"/>
              <w:numPr>
                <w:ilvl w:val="0"/>
                <w:numId w:val="31"/>
              </w:numPr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5373A7">
              <w:rPr>
                <w:rFonts w:ascii="Verdana" w:hAnsi="Verdana"/>
                <w:b/>
                <w:color w:val="000000"/>
                <w:sz w:val="16"/>
                <w:szCs w:val="16"/>
              </w:rPr>
              <w:t>Review Game</w:t>
            </w:r>
          </w:p>
          <w:p w:rsidR="00BD07CC" w:rsidRPr="005373A7" w:rsidRDefault="00BD07CC" w:rsidP="00BE2E25">
            <w:pPr>
              <w:pStyle w:val="NoSpacing"/>
              <w:numPr>
                <w:ilvl w:val="0"/>
                <w:numId w:val="31"/>
              </w:numPr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5373A7">
              <w:rPr>
                <w:rFonts w:ascii="Verdana" w:hAnsi="Verdana"/>
                <w:b/>
                <w:color w:val="000000"/>
                <w:sz w:val="16"/>
                <w:szCs w:val="16"/>
              </w:rPr>
              <w:t xml:space="preserve">Test: Evolution, Natural selection &amp; Animal Adaptations 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highlight w:val="lightGray"/>
              </w:rPr>
              <w:t>(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highlight w:val="lightGray"/>
                <w:shd w:val="clear" w:color="auto" w:fill="E5DFEC"/>
              </w:rPr>
              <w:t>A-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shd w:val="clear" w:color="auto" w:fill="E5DFEC"/>
              </w:rPr>
              <w:t>1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shd w:val="clear" w:color="auto" w:fill="FFFF53"/>
              </w:rPr>
              <w:t>, C-1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shd w:val="clear" w:color="auto" w:fill="C6D9F1"/>
              </w:rPr>
              <w:t>, IM-3)</w:t>
            </w:r>
          </w:p>
          <w:p w:rsidR="00BD07CC" w:rsidRPr="005373A7" w:rsidRDefault="00BD07CC" w:rsidP="00BE2E25">
            <w:pPr>
              <w:pStyle w:val="NoSpacing"/>
              <w:numPr>
                <w:ilvl w:val="0"/>
                <w:numId w:val="31"/>
              </w:numPr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5373A7">
              <w:rPr>
                <w:rFonts w:ascii="Verdana" w:hAnsi="Verdana"/>
                <w:b/>
                <w:color w:val="000000"/>
                <w:sz w:val="16"/>
                <w:szCs w:val="16"/>
              </w:rPr>
              <w:t xml:space="preserve">Activity: Kingdom Classification foldable </w:t>
            </w:r>
          </w:p>
        </w:tc>
      </w:tr>
      <w:tr w:rsidR="00BD07CC" w:rsidRPr="005373A7" w:rsidTr="005373A7">
        <w:trPr>
          <w:trHeight w:val="303"/>
        </w:trPr>
        <w:tc>
          <w:tcPr>
            <w:tcW w:w="1530" w:type="dxa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  <w:shd w:val="clear" w:color="auto" w:fill="0F243E"/>
          </w:tcPr>
          <w:p w:rsidR="00BD07CC" w:rsidRPr="005373A7" w:rsidRDefault="00BD07CC" w:rsidP="00E67906">
            <w:pPr>
              <w:pStyle w:val="NoSpacing"/>
              <w:shd w:val="clear" w:color="auto" w:fill="0F243E"/>
              <w:rPr>
                <w:rFonts w:ascii="Verdana" w:hAnsi="Verdana"/>
                <w:b/>
                <w:color w:val="FFFFFF"/>
                <w:sz w:val="16"/>
                <w:szCs w:val="16"/>
                <w:u w:val="single"/>
              </w:rPr>
            </w:pPr>
          </w:p>
        </w:tc>
        <w:tc>
          <w:tcPr>
            <w:tcW w:w="2772" w:type="dxa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</w:tcPr>
          <w:p w:rsidR="00BD07CC" w:rsidRPr="005373A7" w:rsidRDefault="00BD07CC" w:rsidP="00E67906">
            <w:pPr>
              <w:pStyle w:val="NoSpacing"/>
              <w:shd w:val="clear" w:color="auto" w:fill="0F243E"/>
              <w:rPr>
                <w:rFonts w:ascii="Verdana" w:hAnsi="Verdana"/>
                <w:b/>
                <w:sz w:val="16"/>
                <w:szCs w:val="16"/>
              </w:rPr>
            </w:pPr>
            <w:r w:rsidRPr="005373A7">
              <w:rPr>
                <w:rFonts w:ascii="Verdana" w:hAnsi="Verdana"/>
                <w:b/>
                <w:sz w:val="16"/>
                <w:szCs w:val="16"/>
              </w:rPr>
              <w:t>Monday-Dec 12</w:t>
            </w:r>
          </w:p>
        </w:tc>
        <w:tc>
          <w:tcPr>
            <w:tcW w:w="2808" w:type="dxa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</w:tcPr>
          <w:p w:rsidR="00BD07CC" w:rsidRPr="005373A7" w:rsidRDefault="00BD07CC" w:rsidP="00E67906">
            <w:pPr>
              <w:pStyle w:val="NoSpacing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5373A7">
              <w:rPr>
                <w:rFonts w:ascii="Verdana" w:hAnsi="Verdana"/>
                <w:b/>
                <w:sz w:val="16"/>
                <w:szCs w:val="16"/>
              </w:rPr>
              <w:t>Tuesday-Dec 13</w:t>
            </w:r>
          </w:p>
        </w:tc>
        <w:tc>
          <w:tcPr>
            <w:tcW w:w="2880" w:type="dxa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</w:tcPr>
          <w:p w:rsidR="00BD07CC" w:rsidRPr="005373A7" w:rsidRDefault="00BD07CC" w:rsidP="00E67906">
            <w:pPr>
              <w:pStyle w:val="NoSpacing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5373A7">
              <w:rPr>
                <w:rFonts w:ascii="Verdana" w:hAnsi="Verdana"/>
                <w:b/>
                <w:sz w:val="16"/>
                <w:szCs w:val="16"/>
              </w:rPr>
              <w:t>Wednesday-Dec 14</w:t>
            </w:r>
          </w:p>
        </w:tc>
        <w:tc>
          <w:tcPr>
            <w:tcW w:w="2880" w:type="dxa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</w:tcPr>
          <w:p w:rsidR="00BD07CC" w:rsidRPr="005373A7" w:rsidRDefault="00BD07CC" w:rsidP="00E67906">
            <w:pPr>
              <w:pStyle w:val="NoSpacing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5373A7">
              <w:rPr>
                <w:rFonts w:ascii="Verdana" w:hAnsi="Verdana"/>
                <w:b/>
                <w:sz w:val="16"/>
                <w:szCs w:val="16"/>
              </w:rPr>
              <w:t>Thursday-Dec 15</w:t>
            </w:r>
          </w:p>
        </w:tc>
        <w:tc>
          <w:tcPr>
            <w:tcW w:w="2232" w:type="dxa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</w:tcPr>
          <w:p w:rsidR="00BD07CC" w:rsidRPr="005373A7" w:rsidRDefault="00BD07CC" w:rsidP="00E67906">
            <w:pPr>
              <w:pStyle w:val="NoSpacing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5373A7">
              <w:rPr>
                <w:rFonts w:ascii="Verdana" w:hAnsi="Verdana"/>
                <w:b/>
                <w:sz w:val="16"/>
                <w:szCs w:val="16"/>
              </w:rPr>
              <w:t>Friday-Dec 16</w:t>
            </w:r>
          </w:p>
        </w:tc>
      </w:tr>
      <w:tr w:rsidR="00BD07CC" w:rsidRPr="005373A7" w:rsidTr="005373A7">
        <w:trPr>
          <w:trHeight w:val="870"/>
        </w:trPr>
        <w:tc>
          <w:tcPr>
            <w:tcW w:w="1530" w:type="dxa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  <w:shd w:val="clear" w:color="auto" w:fill="0F243E"/>
          </w:tcPr>
          <w:p w:rsidR="00BD07CC" w:rsidRPr="005373A7" w:rsidRDefault="00BD07CC" w:rsidP="00AF5C85">
            <w:pPr>
              <w:pStyle w:val="NoSpacing"/>
              <w:shd w:val="clear" w:color="auto" w:fill="0F243E"/>
              <w:rPr>
                <w:rFonts w:ascii="Verdana" w:hAnsi="Verdana"/>
                <w:b/>
                <w:color w:val="FFFFFF"/>
                <w:sz w:val="16"/>
                <w:szCs w:val="16"/>
                <w:u w:val="single"/>
              </w:rPr>
            </w:pPr>
            <w:r w:rsidRPr="005373A7">
              <w:rPr>
                <w:rFonts w:ascii="Verdana" w:hAnsi="Verdana"/>
                <w:b/>
                <w:color w:val="FFFFFF"/>
                <w:sz w:val="16"/>
                <w:szCs w:val="16"/>
                <w:u w:val="single"/>
              </w:rPr>
              <w:t>Week</w:t>
            </w:r>
          </w:p>
          <w:p w:rsidR="00BD07CC" w:rsidRPr="005373A7" w:rsidRDefault="00BD07CC" w:rsidP="00AF5C85">
            <w:pPr>
              <w:pStyle w:val="NoSpacing"/>
              <w:rPr>
                <w:rFonts w:ascii="Verdana" w:hAnsi="Verdana"/>
                <w:b/>
                <w:color w:val="FFFFFF"/>
                <w:sz w:val="16"/>
                <w:szCs w:val="16"/>
                <w:u w:val="single"/>
              </w:rPr>
            </w:pPr>
            <w:r w:rsidRPr="005373A7">
              <w:rPr>
                <w:rFonts w:ascii="Verdana" w:hAnsi="Verdana"/>
                <w:b/>
                <w:color w:val="FFFFFF"/>
                <w:sz w:val="16"/>
                <w:szCs w:val="16"/>
                <w:u w:val="single"/>
              </w:rPr>
              <w:t>Dec 12-Dec 16</w:t>
            </w:r>
          </w:p>
          <w:p w:rsidR="00BD07CC" w:rsidRPr="005373A7" w:rsidRDefault="00BD07CC" w:rsidP="00AF5C85">
            <w:pPr>
              <w:pStyle w:val="NoSpacing"/>
              <w:rPr>
                <w:rFonts w:ascii="Verdana" w:hAnsi="Verdana"/>
                <w:b/>
                <w:color w:val="FFFFFF"/>
                <w:sz w:val="16"/>
                <w:szCs w:val="16"/>
                <w:u w:val="single"/>
              </w:rPr>
            </w:pPr>
            <w:r w:rsidRPr="005373A7">
              <w:rPr>
                <w:rFonts w:ascii="Verdana" w:hAnsi="Verdana"/>
                <w:b/>
                <w:color w:val="FFFFFF"/>
                <w:sz w:val="16"/>
                <w:szCs w:val="16"/>
                <w:u w:val="single"/>
              </w:rPr>
              <w:t xml:space="preserve"> </w:t>
            </w:r>
          </w:p>
          <w:p w:rsidR="00BD07CC" w:rsidRPr="005373A7" w:rsidRDefault="00BD07CC" w:rsidP="00AF5C85">
            <w:pPr>
              <w:pStyle w:val="NoSpacing"/>
              <w:rPr>
                <w:rFonts w:ascii="Verdana" w:hAnsi="Verdana"/>
                <w:b/>
                <w:color w:val="FFFFFF"/>
                <w:sz w:val="16"/>
                <w:szCs w:val="16"/>
                <w:u w:val="single"/>
              </w:rPr>
            </w:pPr>
            <w:r w:rsidRPr="005373A7">
              <w:rPr>
                <w:rFonts w:ascii="Verdana" w:hAnsi="Verdana"/>
                <w:b/>
                <w:color w:val="FFFFFF"/>
                <w:sz w:val="16"/>
                <w:szCs w:val="16"/>
                <w:u w:val="single"/>
              </w:rPr>
              <w:t xml:space="preserve">COS: </w:t>
            </w:r>
          </w:p>
          <w:p w:rsidR="00BD07CC" w:rsidRPr="005373A7" w:rsidRDefault="00BD07CC" w:rsidP="00AF5C85">
            <w:pPr>
              <w:pStyle w:val="NoSpacing"/>
              <w:rPr>
                <w:rFonts w:ascii="Verdana" w:hAnsi="Verdana"/>
                <w:b/>
                <w:color w:val="FFFFFF"/>
                <w:sz w:val="16"/>
                <w:szCs w:val="16"/>
                <w:u w:val="single"/>
              </w:rPr>
            </w:pPr>
            <w:r w:rsidRPr="005373A7">
              <w:rPr>
                <w:rFonts w:ascii="Verdana" w:hAnsi="Verdana"/>
                <w:b/>
                <w:color w:val="FFFFFF"/>
                <w:sz w:val="16"/>
                <w:szCs w:val="16"/>
                <w:u w:val="single"/>
              </w:rPr>
              <w:t>9</w:t>
            </w:r>
          </w:p>
          <w:p w:rsidR="00BD07CC" w:rsidRPr="005373A7" w:rsidRDefault="00BD07CC" w:rsidP="00AF5C85">
            <w:pPr>
              <w:pStyle w:val="NoSpacing"/>
              <w:rPr>
                <w:rFonts w:ascii="Verdana" w:hAnsi="Verdana"/>
                <w:b/>
                <w:color w:val="FFFFFF"/>
                <w:sz w:val="16"/>
                <w:szCs w:val="16"/>
                <w:u w:val="single"/>
              </w:rPr>
            </w:pPr>
          </w:p>
          <w:p w:rsidR="00BD07CC" w:rsidRPr="005373A7" w:rsidRDefault="00BD07CC" w:rsidP="00AF5C85">
            <w:pPr>
              <w:pStyle w:val="NoSpacing"/>
              <w:rPr>
                <w:rFonts w:ascii="Verdana" w:hAnsi="Verdana"/>
                <w:b/>
                <w:color w:val="FFFFFF"/>
                <w:sz w:val="16"/>
                <w:szCs w:val="16"/>
                <w:u w:val="single"/>
              </w:rPr>
            </w:pPr>
            <w:r w:rsidRPr="005373A7">
              <w:rPr>
                <w:rFonts w:ascii="Verdana" w:hAnsi="Verdana"/>
                <w:b/>
                <w:color w:val="FFFFFF"/>
                <w:sz w:val="16"/>
                <w:szCs w:val="16"/>
                <w:u w:val="single"/>
              </w:rPr>
              <w:t>Textbook:</w:t>
            </w:r>
          </w:p>
          <w:p w:rsidR="00BD07CC" w:rsidRPr="005373A7" w:rsidRDefault="00BD07CC" w:rsidP="00E67906">
            <w:pPr>
              <w:pStyle w:val="NoSpacing"/>
              <w:shd w:val="clear" w:color="auto" w:fill="0F243E"/>
              <w:rPr>
                <w:rFonts w:ascii="Verdana" w:hAnsi="Verdana"/>
                <w:b/>
                <w:color w:val="FFFFFF"/>
                <w:sz w:val="16"/>
                <w:szCs w:val="16"/>
                <w:u w:val="single"/>
              </w:rPr>
            </w:pPr>
            <w:r w:rsidRPr="005373A7">
              <w:rPr>
                <w:rFonts w:ascii="Verdana" w:hAnsi="Verdana"/>
                <w:b/>
                <w:color w:val="FFFFFF"/>
                <w:sz w:val="16"/>
                <w:szCs w:val="16"/>
                <w:u w:val="single"/>
              </w:rPr>
              <w:t>Chapter 19</w:t>
            </w:r>
          </w:p>
        </w:tc>
        <w:tc>
          <w:tcPr>
            <w:tcW w:w="2772" w:type="dxa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</w:tcPr>
          <w:p w:rsidR="00BD07CC" w:rsidRPr="005373A7" w:rsidRDefault="00BD07CC" w:rsidP="003374C2">
            <w:pPr>
              <w:numPr>
                <w:ilvl w:val="0"/>
                <w:numId w:val="44"/>
              </w:numPr>
              <w:rPr>
                <w:rFonts w:ascii="Verdana" w:hAnsi="Verdana"/>
                <w:sz w:val="16"/>
                <w:szCs w:val="16"/>
              </w:rPr>
            </w:pPr>
            <w:r w:rsidRPr="005373A7">
              <w:rPr>
                <w:rFonts w:ascii="Verdana" w:hAnsi="Verdana"/>
                <w:sz w:val="16"/>
                <w:szCs w:val="16"/>
              </w:rPr>
              <w:t xml:space="preserve">Interactive Lecture- 5 vs 6 Kingdom Classification System with Note-taking sheet 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highlight w:val="lightGray"/>
                <w:shd w:val="clear" w:color="auto" w:fill="EAF1DD"/>
              </w:rPr>
              <w:t>(A-5,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highlight w:val="yellow"/>
              </w:rPr>
              <w:t xml:space="preserve"> C-1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shd w:val="clear" w:color="auto" w:fill="C6D9F1"/>
              </w:rPr>
              <w:t>, IM-1a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shd w:val="clear" w:color="auto" w:fill="E5B8B7"/>
              </w:rPr>
              <w:t>, T-1,2,3,7;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shd w:val="clear" w:color="auto" w:fill="EAF1DD"/>
              </w:rPr>
              <w:t xml:space="preserve"> 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highlight w:val="lightGray"/>
                <w:shd w:val="clear" w:color="auto" w:fill="EAF1DD"/>
              </w:rPr>
              <w:t>IF-1,2,3ab,4,6)</w:t>
            </w:r>
          </w:p>
          <w:p w:rsidR="00BD07CC" w:rsidRPr="005373A7" w:rsidRDefault="00BD07CC" w:rsidP="003374C2">
            <w:pPr>
              <w:numPr>
                <w:ilvl w:val="0"/>
                <w:numId w:val="44"/>
              </w:numPr>
              <w:rPr>
                <w:rFonts w:ascii="Verdana" w:hAnsi="Verdana"/>
                <w:sz w:val="16"/>
                <w:szCs w:val="16"/>
              </w:rPr>
            </w:pPr>
            <w:r w:rsidRPr="005373A7">
              <w:rPr>
                <w:rFonts w:ascii="Verdana" w:hAnsi="Verdana"/>
                <w:sz w:val="16"/>
                <w:szCs w:val="16"/>
              </w:rPr>
              <w:t xml:space="preserve">Kingdom Classification foldables </w:t>
            </w:r>
          </w:p>
        </w:tc>
        <w:tc>
          <w:tcPr>
            <w:tcW w:w="2808" w:type="dxa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</w:tcPr>
          <w:p w:rsidR="00BD07CC" w:rsidRPr="005373A7" w:rsidRDefault="00BD07CC" w:rsidP="003374C2">
            <w:pPr>
              <w:numPr>
                <w:ilvl w:val="0"/>
                <w:numId w:val="44"/>
              </w:num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5373A7">
              <w:rPr>
                <w:rFonts w:ascii="Verdana" w:hAnsi="Verdana"/>
                <w:sz w:val="16"/>
                <w:szCs w:val="16"/>
              </w:rPr>
              <w:t xml:space="preserve">Interactive Lecture- Understanding Bacteria (continues on Kingdom Classification, Viruses, and bacteria with note taking sheet) 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highlight w:val="lightGray"/>
                <w:shd w:val="clear" w:color="auto" w:fill="EAF1DD"/>
              </w:rPr>
              <w:t>(A-5,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highlight w:val="yellow"/>
              </w:rPr>
              <w:t xml:space="preserve"> C-1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shd w:val="clear" w:color="auto" w:fill="C6D9F1"/>
              </w:rPr>
              <w:t>, IM-1a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shd w:val="clear" w:color="auto" w:fill="E5B8B7"/>
              </w:rPr>
              <w:t>, T-1,2,3,7;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shd w:val="clear" w:color="auto" w:fill="EAF1DD"/>
              </w:rPr>
              <w:t xml:space="preserve"> 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highlight w:val="lightGray"/>
                <w:shd w:val="clear" w:color="auto" w:fill="EAF1DD"/>
              </w:rPr>
              <w:t>IF-1,2,3ab,4,6)</w:t>
            </w:r>
          </w:p>
          <w:p w:rsidR="00BD07CC" w:rsidRPr="005373A7" w:rsidRDefault="00BD07CC" w:rsidP="003374C2">
            <w:pPr>
              <w:numPr>
                <w:ilvl w:val="0"/>
                <w:numId w:val="44"/>
              </w:num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5373A7">
              <w:rPr>
                <w:rFonts w:ascii="Verdana" w:hAnsi="Verdana"/>
                <w:sz w:val="16"/>
                <w:szCs w:val="16"/>
              </w:rPr>
              <w:t xml:space="preserve">Interactive discussion of diseases and vaccines 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highlight w:val="lightGray"/>
                <w:shd w:val="clear" w:color="auto" w:fill="EAF1DD"/>
              </w:rPr>
              <w:t>(A-5,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highlight w:val="yellow"/>
              </w:rPr>
              <w:t xml:space="preserve"> C-1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shd w:val="clear" w:color="auto" w:fill="C6D9F1"/>
              </w:rPr>
              <w:t>, IM-1a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shd w:val="clear" w:color="auto" w:fill="E5B8B7"/>
              </w:rPr>
              <w:t>, T-1,2,3,7;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shd w:val="clear" w:color="auto" w:fill="EAF1DD"/>
              </w:rPr>
              <w:t xml:space="preserve"> 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highlight w:val="lightGray"/>
                <w:shd w:val="clear" w:color="auto" w:fill="EAF1DD"/>
              </w:rPr>
              <w:t>IF-1,2,3ab,4,6)</w:t>
            </w:r>
          </w:p>
        </w:tc>
        <w:tc>
          <w:tcPr>
            <w:tcW w:w="2880" w:type="dxa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</w:tcPr>
          <w:p w:rsidR="00BD07CC" w:rsidRPr="005373A7" w:rsidRDefault="00BD07CC" w:rsidP="003374C2">
            <w:pPr>
              <w:pStyle w:val="NoSpacing"/>
              <w:numPr>
                <w:ilvl w:val="0"/>
                <w:numId w:val="44"/>
              </w:numPr>
              <w:rPr>
                <w:rFonts w:ascii="Verdana" w:hAnsi="Verdana"/>
                <w:b/>
                <w:sz w:val="16"/>
                <w:szCs w:val="16"/>
              </w:rPr>
            </w:pPr>
            <w:r w:rsidRPr="005373A7">
              <w:rPr>
                <w:rFonts w:ascii="Verdana" w:hAnsi="Verdana"/>
                <w:b/>
                <w:sz w:val="16"/>
                <w:szCs w:val="16"/>
              </w:rPr>
              <w:t>HWCK: Kingdom Foldable Due</w:t>
            </w:r>
          </w:p>
          <w:p w:rsidR="00BD07CC" w:rsidRPr="005373A7" w:rsidRDefault="00BD07CC" w:rsidP="003374C2">
            <w:pPr>
              <w:pStyle w:val="NoSpacing"/>
              <w:numPr>
                <w:ilvl w:val="0"/>
                <w:numId w:val="44"/>
              </w:numPr>
              <w:rPr>
                <w:rFonts w:ascii="Verdana" w:hAnsi="Verdana"/>
                <w:b/>
                <w:sz w:val="16"/>
                <w:szCs w:val="16"/>
              </w:rPr>
            </w:pPr>
            <w:r w:rsidRPr="005373A7">
              <w:rPr>
                <w:rFonts w:ascii="Verdana" w:hAnsi="Verdana"/>
                <w:b/>
                <w:sz w:val="16"/>
                <w:szCs w:val="16"/>
              </w:rPr>
              <w:t xml:space="preserve">Understanding Viruses: Ebola  Epidemic in 1995 </w:t>
            </w:r>
          </w:p>
          <w:p w:rsidR="00BD07CC" w:rsidRPr="005373A7" w:rsidRDefault="00BD07CC" w:rsidP="003374C2">
            <w:pPr>
              <w:pStyle w:val="NoSpacing"/>
              <w:numPr>
                <w:ilvl w:val="0"/>
                <w:numId w:val="44"/>
              </w:numPr>
              <w:rPr>
                <w:rFonts w:ascii="Verdana" w:hAnsi="Verdana"/>
                <w:b/>
                <w:sz w:val="16"/>
                <w:szCs w:val="16"/>
              </w:rPr>
            </w:pPr>
            <w:r w:rsidRPr="005373A7">
              <w:rPr>
                <w:rFonts w:ascii="Verdana" w:hAnsi="Verdana"/>
                <w:b/>
                <w:sz w:val="16"/>
                <w:szCs w:val="16"/>
              </w:rPr>
              <w:t>Movie: Ebola</w:t>
            </w:r>
          </w:p>
          <w:p w:rsidR="00BD07CC" w:rsidRPr="005373A7" w:rsidRDefault="00BD07CC" w:rsidP="003374C2">
            <w:pPr>
              <w:pStyle w:val="NoSpacing"/>
              <w:numPr>
                <w:ilvl w:val="0"/>
                <w:numId w:val="44"/>
              </w:numPr>
              <w:rPr>
                <w:rFonts w:ascii="Verdana" w:hAnsi="Verdana"/>
                <w:b/>
                <w:sz w:val="16"/>
                <w:szCs w:val="16"/>
              </w:rPr>
            </w:pPr>
            <w:r w:rsidRPr="005373A7">
              <w:rPr>
                <w:rFonts w:ascii="Verdana" w:hAnsi="Verdana"/>
                <w:b/>
                <w:sz w:val="16"/>
                <w:szCs w:val="16"/>
              </w:rPr>
              <w:t xml:space="preserve">Study Guide, Kingdom Classification, Viruses &amp; Bacteria </w:t>
            </w:r>
            <w:r w:rsidRPr="005373A7">
              <w:rPr>
                <w:rFonts w:ascii="Verdana" w:hAnsi="Verdana"/>
                <w:b/>
                <w:sz w:val="16"/>
                <w:szCs w:val="16"/>
                <w:u w:val="single"/>
              </w:rPr>
              <w:t>(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shd w:val="clear" w:color="auto" w:fill="E5DFEC"/>
              </w:rPr>
              <w:t xml:space="preserve">A-5, 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highlight w:val="yellow"/>
              </w:rPr>
              <w:t>C-1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</w:rPr>
              <w:t xml:space="preserve">, 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shd w:val="clear" w:color="auto" w:fill="C6D9F1"/>
              </w:rPr>
              <w:t xml:space="preserve">IM-1a&amp;2, 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highlight w:val="lightGray"/>
                <w:shd w:val="clear" w:color="auto" w:fill="EAF1DD"/>
              </w:rPr>
              <w:t>IF-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shd w:val="clear" w:color="auto" w:fill="EAF1DD"/>
              </w:rPr>
              <w:t>3a&amp;b, 4,(</w:t>
            </w:r>
          </w:p>
          <w:p w:rsidR="00BD07CC" w:rsidRPr="005373A7" w:rsidRDefault="00BD07CC" w:rsidP="003374C2">
            <w:pPr>
              <w:pStyle w:val="NoSpacing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</w:tcPr>
          <w:p w:rsidR="00BD07CC" w:rsidRPr="005373A7" w:rsidRDefault="00BD07CC" w:rsidP="00E75268">
            <w:pPr>
              <w:pStyle w:val="NoSpacing"/>
              <w:ind w:left="288"/>
              <w:rPr>
                <w:rFonts w:ascii="Verdana" w:hAnsi="Verdana" w:cs="Arial"/>
                <w:sz w:val="16"/>
                <w:szCs w:val="16"/>
              </w:rPr>
            </w:pPr>
            <w:r w:rsidRPr="005373A7">
              <w:rPr>
                <w:rFonts w:ascii="Verdana" w:hAnsi="Verdana"/>
                <w:b/>
                <w:sz w:val="16"/>
                <w:szCs w:val="16"/>
              </w:rPr>
              <w:t xml:space="preserve">Review- Study Guide concepts, questions &amp; Answers </w:t>
            </w:r>
            <w:r w:rsidRPr="005373A7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(</w:t>
            </w:r>
            <w:r w:rsidRPr="005373A7">
              <w:rPr>
                <w:rFonts w:ascii="Verdana" w:hAnsi="Verdana" w:cs="Arial"/>
                <w:b/>
                <w:color w:val="0D0D0D"/>
                <w:sz w:val="16"/>
                <w:szCs w:val="16"/>
                <w:highlight w:val="lightGray"/>
              </w:rPr>
              <w:t xml:space="preserve">(A-5, </w:t>
            </w:r>
            <w:r w:rsidRPr="005373A7">
              <w:rPr>
                <w:rFonts w:ascii="Verdana" w:hAnsi="Verdana" w:cs="Arial"/>
                <w:b/>
                <w:color w:val="0D0D0D"/>
                <w:sz w:val="16"/>
                <w:szCs w:val="16"/>
                <w:highlight w:val="yellow"/>
              </w:rPr>
              <w:t>C-</w:t>
            </w:r>
            <w:r w:rsidRPr="005373A7">
              <w:rPr>
                <w:rFonts w:ascii="Verdana" w:hAnsi="Verdana" w:cs="Arial"/>
                <w:b/>
                <w:color w:val="0D0D0D"/>
                <w:sz w:val="16"/>
                <w:szCs w:val="16"/>
              </w:rPr>
              <w:t>3</w:t>
            </w:r>
            <w:r w:rsidRPr="005373A7">
              <w:rPr>
                <w:rFonts w:ascii="Verdana" w:hAnsi="Verdana" w:cs="Arial"/>
                <w:b/>
                <w:color w:val="0D0D0D"/>
                <w:sz w:val="16"/>
                <w:szCs w:val="16"/>
                <w:shd w:val="clear" w:color="auto" w:fill="C6D9F1"/>
              </w:rPr>
              <w:t>, IM-2</w:t>
            </w:r>
            <w:r w:rsidRPr="005373A7">
              <w:rPr>
                <w:rFonts w:ascii="Verdana" w:hAnsi="Verdana" w:cs="Arial"/>
                <w:b/>
                <w:color w:val="0D0D0D"/>
                <w:sz w:val="16"/>
                <w:szCs w:val="16"/>
                <w:shd w:val="clear" w:color="auto" w:fill="E5B8B7"/>
              </w:rPr>
              <w:t>, T-1,2,3,7;</w:t>
            </w:r>
            <w:r w:rsidRPr="005373A7">
              <w:rPr>
                <w:rFonts w:ascii="Verdana" w:hAnsi="Verdana" w:cs="Arial"/>
                <w:b/>
                <w:color w:val="0D0D0D"/>
                <w:sz w:val="16"/>
                <w:szCs w:val="16"/>
              </w:rPr>
              <w:t xml:space="preserve"> </w:t>
            </w:r>
            <w:r w:rsidRPr="005373A7">
              <w:rPr>
                <w:rFonts w:ascii="Verdana" w:hAnsi="Verdana" w:cs="Arial"/>
                <w:b/>
                <w:color w:val="0D0D0D"/>
                <w:sz w:val="16"/>
                <w:szCs w:val="16"/>
                <w:highlight w:val="lightGray"/>
              </w:rPr>
              <w:t>IF-1,2,3ab,4,6)</w:t>
            </w:r>
          </w:p>
          <w:p w:rsidR="00BD07CC" w:rsidRPr="005373A7" w:rsidRDefault="00BD07CC" w:rsidP="00E75268">
            <w:pPr>
              <w:pStyle w:val="NoSpacing"/>
              <w:rPr>
                <w:rFonts w:ascii="Verdana" w:hAnsi="Verdana"/>
                <w:b/>
                <w:sz w:val="16"/>
                <w:szCs w:val="16"/>
              </w:rPr>
            </w:pPr>
          </w:p>
          <w:p w:rsidR="00BD07CC" w:rsidRPr="005373A7" w:rsidRDefault="00BD07CC" w:rsidP="003374C2">
            <w:pPr>
              <w:pStyle w:val="NoSpacing"/>
              <w:numPr>
                <w:ilvl w:val="0"/>
                <w:numId w:val="44"/>
              </w:numPr>
              <w:rPr>
                <w:rFonts w:ascii="Verdana" w:hAnsi="Verdana"/>
                <w:b/>
                <w:sz w:val="16"/>
                <w:szCs w:val="16"/>
              </w:rPr>
            </w:pPr>
            <w:r w:rsidRPr="005373A7">
              <w:rPr>
                <w:rFonts w:ascii="Verdana" w:hAnsi="Verdana"/>
                <w:b/>
                <w:sz w:val="16"/>
                <w:szCs w:val="16"/>
              </w:rPr>
              <w:t>Video:  After the Storm Understanding Aids</w:t>
            </w:r>
          </w:p>
          <w:p w:rsidR="00BD07CC" w:rsidRPr="005373A7" w:rsidRDefault="00BD07CC" w:rsidP="003374C2">
            <w:pPr>
              <w:pStyle w:val="NoSpacing"/>
              <w:numPr>
                <w:ilvl w:val="0"/>
                <w:numId w:val="44"/>
              </w:numPr>
              <w:rPr>
                <w:rFonts w:ascii="Verdana" w:hAnsi="Verdana"/>
                <w:b/>
                <w:sz w:val="16"/>
                <w:szCs w:val="16"/>
              </w:rPr>
            </w:pPr>
            <w:r w:rsidRPr="005373A7">
              <w:rPr>
                <w:rFonts w:ascii="Verdana" w:hAnsi="Verdana"/>
                <w:b/>
                <w:sz w:val="16"/>
                <w:szCs w:val="16"/>
              </w:rPr>
              <w:t xml:space="preserve">Lab: Aids Epidemic </w:t>
            </w:r>
            <w:r w:rsidRPr="005373A7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 xml:space="preserve"> </w:t>
            </w:r>
            <w:r w:rsidRPr="005373A7">
              <w:rPr>
                <w:rFonts w:ascii="Verdana" w:hAnsi="Verdana" w:cs="Arial"/>
                <w:sz w:val="16"/>
                <w:szCs w:val="16"/>
                <w:shd w:val="clear" w:color="auto" w:fill="CCC0D9"/>
              </w:rPr>
              <w:t>(A-5</w:t>
            </w:r>
            <w:r w:rsidRPr="005373A7">
              <w:rPr>
                <w:rFonts w:ascii="Verdana" w:hAnsi="Verdana" w:cs="Arial"/>
                <w:sz w:val="16"/>
                <w:szCs w:val="16"/>
              </w:rPr>
              <w:t>,</w:t>
            </w:r>
            <w:r w:rsidRPr="005373A7">
              <w:rPr>
                <w:rFonts w:ascii="Verdana" w:hAnsi="Verdana" w:cs="Arial"/>
                <w:b/>
                <w:color w:val="0D0D0D"/>
                <w:sz w:val="16"/>
                <w:szCs w:val="16"/>
                <w:highlight w:val="yellow"/>
              </w:rPr>
              <w:t xml:space="preserve"> C-</w:t>
            </w:r>
            <w:r w:rsidRPr="005373A7">
              <w:rPr>
                <w:rFonts w:ascii="Verdana" w:hAnsi="Verdana" w:cs="Arial"/>
                <w:b/>
                <w:color w:val="0D0D0D"/>
                <w:sz w:val="16"/>
                <w:szCs w:val="16"/>
              </w:rPr>
              <w:t>2,3</w:t>
            </w:r>
            <w:r w:rsidRPr="005373A7">
              <w:rPr>
                <w:rFonts w:ascii="Verdana" w:hAnsi="Verdana" w:cs="Arial"/>
                <w:b/>
                <w:color w:val="0D0D0D"/>
                <w:sz w:val="16"/>
                <w:szCs w:val="16"/>
                <w:shd w:val="clear" w:color="auto" w:fill="C6D9F1"/>
              </w:rPr>
              <w:t>,</w:t>
            </w:r>
            <w:r w:rsidRPr="005373A7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5373A7">
              <w:rPr>
                <w:rFonts w:ascii="Verdana" w:hAnsi="Verdana" w:cs="Arial"/>
                <w:sz w:val="16"/>
                <w:szCs w:val="16"/>
                <w:shd w:val="clear" w:color="auto" w:fill="95B3D7"/>
              </w:rPr>
              <w:t>IM-2</w:t>
            </w:r>
            <w:r w:rsidRPr="005373A7">
              <w:rPr>
                <w:rFonts w:ascii="Verdana" w:hAnsi="Verdana" w:cs="Arial"/>
                <w:sz w:val="16"/>
                <w:szCs w:val="16"/>
                <w:shd w:val="clear" w:color="auto" w:fill="CCC0D9"/>
              </w:rPr>
              <w:t>, IF-2,3a,5</w:t>
            </w:r>
          </w:p>
          <w:p w:rsidR="00BD07CC" w:rsidRPr="005373A7" w:rsidRDefault="00BD07CC" w:rsidP="003374C2">
            <w:pPr>
              <w:pStyle w:val="NoSpacing"/>
              <w:numPr>
                <w:ilvl w:val="0"/>
                <w:numId w:val="44"/>
              </w:numPr>
              <w:rPr>
                <w:rFonts w:ascii="Verdana" w:hAnsi="Verdana"/>
                <w:b/>
                <w:sz w:val="16"/>
                <w:szCs w:val="16"/>
              </w:rPr>
            </w:pPr>
            <w:r w:rsidRPr="005373A7">
              <w:rPr>
                <w:rFonts w:ascii="Verdana" w:hAnsi="Verdana"/>
                <w:b/>
                <w:sz w:val="16"/>
                <w:szCs w:val="16"/>
              </w:rPr>
              <w:t>Booklet Assigned: Plant Kingdom. Passed out Rubric Due Wed</w:t>
            </w:r>
          </w:p>
        </w:tc>
        <w:tc>
          <w:tcPr>
            <w:tcW w:w="2232" w:type="dxa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</w:tcPr>
          <w:p w:rsidR="00BD07CC" w:rsidRPr="005373A7" w:rsidRDefault="00BD07CC" w:rsidP="003374C2">
            <w:pPr>
              <w:pStyle w:val="NoSpacing"/>
              <w:numPr>
                <w:ilvl w:val="0"/>
                <w:numId w:val="44"/>
              </w:numPr>
              <w:rPr>
                <w:rFonts w:ascii="Verdana" w:hAnsi="Verdana"/>
                <w:b/>
                <w:sz w:val="16"/>
                <w:szCs w:val="16"/>
              </w:rPr>
            </w:pPr>
            <w:r w:rsidRPr="005373A7">
              <w:rPr>
                <w:rFonts w:ascii="Verdana" w:hAnsi="Verdana"/>
                <w:b/>
                <w:sz w:val="16"/>
                <w:szCs w:val="16"/>
              </w:rPr>
              <w:t>Review Game</w:t>
            </w:r>
          </w:p>
          <w:p w:rsidR="00BD07CC" w:rsidRPr="005373A7" w:rsidRDefault="00BD07CC" w:rsidP="003374C2">
            <w:pPr>
              <w:pStyle w:val="NoSpacing"/>
              <w:numPr>
                <w:ilvl w:val="0"/>
                <w:numId w:val="44"/>
              </w:numPr>
              <w:rPr>
                <w:rFonts w:ascii="Verdana" w:hAnsi="Verdana"/>
                <w:b/>
                <w:sz w:val="16"/>
                <w:szCs w:val="16"/>
              </w:rPr>
            </w:pPr>
            <w:r w:rsidRPr="005373A7">
              <w:rPr>
                <w:rFonts w:ascii="Verdana" w:hAnsi="Verdana"/>
                <w:b/>
                <w:sz w:val="16"/>
                <w:szCs w:val="16"/>
              </w:rPr>
              <w:t xml:space="preserve">Test: Kingdom Classification, Bacteria, and Viruses 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highlight w:val="lightGray"/>
              </w:rPr>
              <w:t>(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highlight w:val="lightGray"/>
                <w:shd w:val="clear" w:color="auto" w:fill="E5DFEC"/>
              </w:rPr>
              <w:t>A-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shd w:val="clear" w:color="auto" w:fill="E5DFEC"/>
              </w:rPr>
              <w:t>1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shd w:val="clear" w:color="auto" w:fill="FFFF53"/>
              </w:rPr>
              <w:t>, C-1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shd w:val="clear" w:color="auto" w:fill="C6D9F1"/>
              </w:rPr>
              <w:t>, IM-3)</w:t>
            </w:r>
          </w:p>
          <w:p w:rsidR="00BD07CC" w:rsidRPr="005373A7" w:rsidRDefault="00BD07CC" w:rsidP="003374C2">
            <w:pPr>
              <w:pStyle w:val="NoSpacing"/>
              <w:numPr>
                <w:ilvl w:val="0"/>
                <w:numId w:val="44"/>
              </w:numPr>
              <w:rPr>
                <w:rFonts w:ascii="Verdana" w:hAnsi="Verdana"/>
                <w:b/>
                <w:sz w:val="16"/>
                <w:szCs w:val="16"/>
              </w:rPr>
            </w:pPr>
            <w:r w:rsidRPr="005373A7">
              <w:rPr>
                <w:rFonts w:ascii="Verdana" w:hAnsi="Verdana"/>
                <w:b/>
                <w:sz w:val="16"/>
                <w:szCs w:val="16"/>
              </w:rPr>
              <w:t>Begin Plant Unit- Part 1</w:t>
            </w:r>
          </w:p>
          <w:p w:rsidR="00BD07CC" w:rsidRPr="005373A7" w:rsidRDefault="00BD07CC" w:rsidP="003374C2">
            <w:pPr>
              <w:pStyle w:val="NoSpacing"/>
              <w:numPr>
                <w:ilvl w:val="0"/>
                <w:numId w:val="44"/>
              </w:numPr>
              <w:rPr>
                <w:rFonts w:ascii="Verdana" w:hAnsi="Verdana"/>
                <w:b/>
                <w:sz w:val="16"/>
                <w:szCs w:val="16"/>
              </w:rPr>
            </w:pPr>
            <w:r w:rsidRPr="005373A7">
              <w:rPr>
                <w:rFonts w:ascii="Verdana" w:hAnsi="Verdana"/>
                <w:b/>
                <w:sz w:val="16"/>
                <w:szCs w:val="16"/>
              </w:rPr>
              <w:t>Interactive Lecture with note-taking sheet- Plant Classification</w:t>
            </w:r>
          </w:p>
        </w:tc>
      </w:tr>
      <w:tr w:rsidR="00BD07CC" w:rsidRPr="005373A7" w:rsidTr="005373A7">
        <w:trPr>
          <w:trHeight w:val="321"/>
        </w:trPr>
        <w:tc>
          <w:tcPr>
            <w:tcW w:w="1530" w:type="dxa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  <w:shd w:val="clear" w:color="auto" w:fill="0F243E"/>
          </w:tcPr>
          <w:p w:rsidR="00BD07CC" w:rsidRPr="005373A7" w:rsidRDefault="00BD07CC" w:rsidP="00E67906">
            <w:pPr>
              <w:pStyle w:val="NoSpacing"/>
              <w:shd w:val="clear" w:color="auto" w:fill="0F243E"/>
              <w:rPr>
                <w:rFonts w:ascii="Verdana" w:hAnsi="Verdana"/>
                <w:b/>
                <w:color w:val="FFFFFF"/>
                <w:sz w:val="16"/>
                <w:szCs w:val="16"/>
                <w:u w:val="single"/>
              </w:rPr>
            </w:pPr>
          </w:p>
        </w:tc>
        <w:tc>
          <w:tcPr>
            <w:tcW w:w="2772" w:type="dxa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</w:tcPr>
          <w:p w:rsidR="00BD07CC" w:rsidRPr="005373A7" w:rsidRDefault="00BD07CC" w:rsidP="003374C2">
            <w:pPr>
              <w:pStyle w:val="NoSpacing"/>
              <w:shd w:val="clear" w:color="auto" w:fill="0F243E"/>
              <w:rPr>
                <w:rFonts w:ascii="Verdana" w:hAnsi="Verdana"/>
                <w:b/>
                <w:sz w:val="16"/>
                <w:szCs w:val="16"/>
                <w:u w:val="single"/>
              </w:rPr>
            </w:pPr>
            <w:r w:rsidRPr="005373A7">
              <w:rPr>
                <w:rFonts w:ascii="Verdana" w:hAnsi="Verdana"/>
                <w:b/>
                <w:sz w:val="16"/>
                <w:szCs w:val="16"/>
                <w:u w:val="single"/>
              </w:rPr>
              <w:t>Monday-Dec 19</w:t>
            </w:r>
          </w:p>
        </w:tc>
        <w:tc>
          <w:tcPr>
            <w:tcW w:w="2808" w:type="dxa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</w:tcPr>
          <w:p w:rsidR="00BD07CC" w:rsidRPr="005373A7" w:rsidRDefault="00BD07CC" w:rsidP="003374C2">
            <w:pPr>
              <w:pStyle w:val="NoSpacing"/>
              <w:rPr>
                <w:rFonts w:ascii="Verdana" w:hAnsi="Verdana"/>
                <w:b/>
                <w:sz w:val="16"/>
                <w:szCs w:val="16"/>
              </w:rPr>
            </w:pPr>
            <w:r w:rsidRPr="005373A7">
              <w:rPr>
                <w:rFonts w:ascii="Verdana" w:hAnsi="Verdana"/>
                <w:b/>
                <w:sz w:val="16"/>
                <w:szCs w:val="16"/>
              </w:rPr>
              <w:t>Tuesday-Dec 20</w:t>
            </w:r>
          </w:p>
        </w:tc>
        <w:tc>
          <w:tcPr>
            <w:tcW w:w="2880" w:type="dxa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</w:tcPr>
          <w:p w:rsidR="00BD07CC" w:rsidRPr="005373A7" w:rsidRDefault="00BD07CC" w:rsidP="003374C2">
            <w:pPr>
              <w:pStyle w:val="NoSpacing"/>
              <w:rPr>
                <w:rFonts w:ascii="Verdana" w:hAnsi="Verdana"/>
                <w:b/>
                <w:sz w:val="16"/>
                <w:szCs w:val="16"/>
              </w:rPr>
            </w:pPr>
            <w:r w:rsidRPr="005373A7">
              <w:rPr>
                <w:rFonts w:ascii="Verdana" w:hAnsi="Verdana"/>
                <w:b/>
                <w:sz w:val="16"/>
                <w:szCs w:val="16"/>
              </w:rPr>
              <w:t>Wednesday-Dec 21</w:t>
            </w:r>
          </w:p>
        </w:tc>
        <w:tc>
          <w:tcPr>
            <w:tcW w:w="2880" w:type="dxa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</w:tcPr>
          <w:p w:rsidR="00BD07CC" w:rsidRPr="005373A7" w:rsidRDefault="00BD07CC" w:rsidP="003374C2">
            <w:pPr>
              <w:pStyle w:val="NoSpacing"/>
              <w:rPr>
                <w:rFonts w:ascii="Verdana" w:hAnsi="Verdana"/>
                <w:b/>
                <w:sz w:val="16"/>
                <w:szCs w:val="16"/>
              </w:rPr>
            </w:pPr>
            <w:r w:rsidRPr="005373A7">
              <w:rPr>
                <w:rFonts w:ascii="Verdana" w:hAnsi="Verdana"/>
                <w:b/>
                <w:sz w:val="16"/>
                <w:szCs w:val="16"/>
              </w:rPr>
              <w:t>Thursday-Dec 22</w:t>
            </w:r>
          </w:p>
        </w:tc>
        <w:tc>
          <w:tcPr>
            <w:tcW w:w="2232" w:type="dxa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</w:tcPr>
          <w:p w:rsidR="00BD07CC" w:rsidRPr="005373A7" w:rsidRDefault="00BD07CC" w:rsidP="003374C2">
            <w:pPr>
              <w:pStyle w:val="NoSpacing"/>
              <w:rPr>
                <w:rFonts w:ascii="Verdana" w:hAnsi="Verdana"/>
                <w:b/>
                <w:sz w:val="16"/>
                <w:szCs w:val="16"/>
              </w:rPr>
            </w:pPr>
            <w:r w:rsidRPr="005373A7">
              <w:rPr>
                <w:rFonts w:ascii="Verdana" w:hAnsi="Verdana"/>
                <w:b/>
                <w:sz w:val="16"/>
                <w:szCs w:val="16"/>
              </w:rPr>
              <w:t>Friday-Dec 23</w:t>
            </w:r>
          </w:p>
        </w:tc>
      </w:tr>
      <w:tr w:rsidR="00BD07CC" w:rsidRPr="005373A7" w:rsidTr="005373A7">
        <w:trPr>
          <w:trHeight w:val="870"/>
        </w:trPr>
        <w:tc>
          <w:tcPr>
            <w:tcW w:w="1530" w:type="dxa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  <w:shd w:val="clear" w:color="auto" w:fill="0F243E"/>
          </w:tcPr>
          <w:p w:rsidR="00BD07CC" w:rsidRPr="005373A7" w:rsidRDefault="00BD07CC" w:rsidP="00AF5C85">
            <w:pPr>
              <w:pStyle w:val="NoSpacing"/>
              <w:shd w:val="clear" w:color="auto" w:fill="0F243E"/>
              <w:rPr>
                <w:rFonts w:ascii="Verdana" w:hAnsi="Verdana"/>
                <w:b/>
                <w:color w:val="FFFFFF"/>
                <w:sz w:val="16"/>
                <w:szCs w:val="16"/>
                <w:u w:val="single"/>
              </w:rPr>
            </w:pPr>
            <w:r w:rsidRPr="005373A7">
              <w:rPr>
                <w:rFonts w:ascii="Verdana" w:hAnsi="Verdana"/>
                <w:b/>
                <w:color w:val="FFFFFF"/>
                <w:sz w:val="16"/>
                <w:szCs w:val="16"/>
                <w:u w:val="single"/>
              </w:rPr>
              <w:t>Week</w:t>
            </w:r>
          </w:p>
          <w:p w:rsidR="00BD07CC" w:rsidRPr="005373A7" w:rsidRDefault="00BD07CC" w:rsidP="00AF5C85">
            <w:pPr>
              <w:pStyle w:val="NoSpacing"/>
              <w:rPr>
                <w:rFonts w:ascii="Verdana" w:hAnsi="Verdana"/>
                <w:b/>
                <w:color w:val="FFFFFF"/>
                <w:sz w:val="16"/>
                <w:szCs w:val="16"/>
                <w:u w:val="single"/>
              </w:rPr>
            </w:pPr>
            <w:r w:rsidRPr="005373A7">
              <w:rPr>
                <w:rFonts w:ascii="Verdana" w:hAnsi="Verdana"/>
                <w:b/>
                <w:color w:val="FFFFFF"/>
                <w:sz w:val="16"/>
                <w:szCs w:val="16"/>
                <w:u w:val="single"/>
              </w:rPr>
              <w:t>Dec 19-Dec 22</w:t>
            </w:r>
          </w:p>
          <w:p w:rsidR="00BD07CC" w:rsidRPr="005373A7" w:rsidRDefault="00BD07CC" w:rsidP="00AF5C85">
            <w:pPr>
              <w:pStyle w:val="NoSpacing"/>
              <w:rPr>
                <w:rFonts w:ascii="Verdana" w:hAnsi="Verdana"/>
                <w:b/>
                <w:color w:val="FFFFFF"/>
                <w:sz w:val="16"/>
                <w:szCs w:val="16"/>
                <w:u w:val="single"/>
              </w:rPr>
            </w:pPr>
            <w:r w:rsidRPr="005373A7">
              <w:rPr>
                <w:rFonts w:ascii="Verdana" w:hAnsi="Verdana"/>
                <w:b/>
                <w:color w:val="FFFFFF"/>
                <w:sz w:val="16"/>
                <w:szCs w:val="16"/>
                <w:u w:val="single"/>
              </w:rPr>
              <w:t xml:space="preserve"> </w:t>
            </w:r>
          </w:p>
          <w:p w:rsidR="00BD07CC" w:rsidRPr="005373A7" w:rsidRDefault="00BD07CC" w:rsidP="00AF5C85">
            <w:pPr>
              <w:pStyle w:val="NoSpacing"/>
              <w:rPr>
                <w:rFonts w:ascii="Verdana" w:hAnsi="Verdana"/>
                <w:b/>
                <w:color w:val="FFFFFF"/>
                <w:sz w:val="16"/>
                <w:szCs w:val="16"/>
                <w:u w:val="single"/>
              </w:rPr>
            </w:pPr>
            <w:r w:rsidRPr="005373A7">
              <w:rPr>
                <w:rFonts w:ascii="Verdana" w:hAnsi="Verdana"/>
                <w:b/>
                <w:color w:val="FFFFFF"/>
                <w:sz w:val="16"/>
                <w:szCs w:val="16"/>
                <w:u w:val="single"/>
              </w:rPr>
              <w:t xml:space="preserve">COS: </w:t>
            </w:r>
          </w:p>
          <w:p w:rsidR="00BD07CC" w:rsidRPr="005373A7" w:rsidRDefault="00BD07CC" w:rsidP="00AF5C85">
            <w:pPr>
              <w:pStyle w:val="NoSpacing"/>
              <w:rPr>
                <w:rFonts w:ascii="Verdana" w:hAnsi="Verdana"/>
                <w:b/>
                <w:color w:val="FFFFFF"/>
                <w:sz w:val="16"/>
                <w:szCs w:val="16"/>
                <w:u w:val="single"/>
              </w:rPr>
            </w:pPr>
          </w:p>
          <w:p w:rsidR="00BD07CC" w:rsidRPr="005373A7" w:rsidRDefault="00BD07CC" w:rsidP="00AF5C85">
            <w:pPr>
              <w:pStyle w:val="NoSpacing"/>
              <w:rPr>
                <w:rFonts w:ascii="Verdana" w:hAnsi="Verdana"/>
                <w:b/>
                <w:color w:val="FFFFFF"/>
                <w:sz w:val="16"/>
                <w:szCs w:val="16"/>
                <w:u w:val="single"/>
              </w:rPr>
            </w:pPr>
          </w:p>
          <w:p w:rsidR="00BD07CC" w:rsidRPr="005373A7" w:rsidRDefault="00BD07CC" w:rsidP="00AF5C85">
            <w:pPr>
              <w:pStyle w:val="NoSpacing"/>
              <w:rPr>
                <w:rFonts w:ascii="Verdana" w:hAnsi="Verdana"/>
                <w:b/>
                <w:color w:val="FFFFFF"/>
                <w:sz w:val="16"/>
                <w:szCs w:val="16"/>
                <w:u w:val="single"/>
              </w:rPr>
            </w:pPr>
            <w:r w:rsidRPr="005373A7">
              <w:rPr>
                <w:rFonts w:ascii="Verdana" w:hAnsi="Verdana"/>
                <w:b/>
                <w:color w:val="FFFFFF"/>
                <w:sz w:val="16"/>
                <w:szCs w:val="16"/>
                <w:u w:val="single"/>
              </w:rPr>
              <w:t>Textbook:</w:t>
            </w:r>
          </w:p>
          <w:p w:rsidR="00BD07CC" w:rsidRPr="005373A7" w:rsidRDefault="00BD07CC" w:rsidP="00E67906">
            <w:pPr>
              <w:pStyle w:val="NoSpacing"/>
              <w:shd w:val="clear" w:color="auto" w:fill="0F243E"/>
              <w:rPr>
                <w:rFonts w:ascii="Verdana" w:hAnsi="Verdana"/>
                <w:b/>
                <w:color w:val="FFFFFF"/>
                <w:sz w:val="16"/>
                <w:szCs w:val="16"/>
                <w:u w:val="single"/>
              </w:rPr>
            </w:pPr>
          </w:p>
        </w:tc>
        <w:tc>
          <w:tcPr>
            <w:tcW w:w="2772" w:type="dxa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</w:tcPr>
          <w:p w:rsidR="00BD07CC" w:rsidRPr="005373A7" w:rsidRDefault="00BD07CC" w:rsidP="003374C2">
            <w:pPr>
              <w:numPr>
                <w:ilvl w:val="0"/>
                <w:numId w:val="45"/>
              </w:numPr>
              <w:rPr>
                <w:rFonts w:ascii="Verdana" w:hAnsi="Verdana" w:cs="Arial"/>
                <w:sz w:val="16"/>
                <w:szCs w:val="16"/>
              </w:rPr>
            </w:pPr>
            <w:r w:rsidRPr="005373A7">
              <w:rPr>
                <w:rFonts w:ascii="Verdana" w:hAnsi="Verdana" w:cs="Arial"/>
                <w:sz w:val="16"/>
                <w:szCs w:val="16"/>
              </w:rPr>
              <w:t xml:space="preserve">Lecture: Continue Plant Classification </w:t>
            </w:r>
            <w:r w:rsidRPr="005373A7">
              <w:rPr>
                <w:rFonts w:ascii="Verdana" w:hAnsi="Verdana" w:cs="Arial"/>
                <w:b/>
                <w:color w:val="0D0D0D"/>
                <w:sz w:val="16"/>
                <w:szCs w:val="16"/>
                <w:highlight w:val="lightGray"/>
                <w:shd w:val="clear" w:color="auto" w:fill="EAF1DD"/>
              </w:rPr>
              <w:t>(A-5,</w:t>
            </w:r>
            <w:r w:rsidRPr="005373A7">
              <w:rPr>
                <w:rFonts w:ascii="Verdana" w:hAnsi="Verdana" w:cs="Arial"/>
                <w:b/>
                <w:color w:val="0D0D0D"/>
                <w:sz w:val="16"/>
                <w:szCs w:val="16"/>
                <w:highlight w:val="yellow"/>
              </w:rPr>
              <w:t xml:space="preserve"> C-1</w:t>
            </w:r>
            <w:r w:rsidRPr="005373A7">
              <w:rPr>
                <w:rFonts w:ascii="Verdana" w:hAnsi="Verdana" w:cs="Arial"/>
                <w:b/>
                <w:color w:val="0D0D0D"/>
                <w:sz w:val="16"/>
                <w:szCs w:val="16"/>
                <w:shd w:val="clear" w:color="auto" w:fill="C6D9F1"/>
              </w:rPr>
              <w:t>, IM-1a</w:t>
            </w:r>
            <w:r w:rsidRPr="005373A7">
              <w:rPr>
                <w:rFonts w:ascii="Verdana" w:hAnsi="Verdana" w:cs="Arial"/>
                <w:b/>
                <w:color w:val="0D0D0D"/>
                <w:sz w:val="16"/>
                <w:szCs w:val="16"/>
                <w:shd w:val="clear" w:color="auto" w:fill="E5B8B7"/>
              </w:rPr>
              <w:t>, T-1,2,3,7;</w:t>
            </w:r>
            <w:r w:rsidRPr="005373A7">
              <w:rPr>
                <w:rFonts w:ascii="Verdana" w:hAnsi="Verdana" w:cs="Arial"/>
                <w:b/>
                <w:color w:val="0D0D0D"/>
                <w:sz w:val="16"/>
                <w:szCs w:val="16"/>
                <w:shd w:val="clear" w:color="auto" w:fill="EAF1DD"/>
              </w:rPr>
              <w:t xml:space="preserve"> </w:t>
            </w:r>
            <w:r w:rsidRPr="005373A7">
              <w:rPr>
                <w:rFonts w:ascii="Verdana" w:hAnsi="Verdana" w:cs="Arial"/>
                <w:b/>
                <w:color w:val="0D0D0D"/>
                <w:sz w:val="16"/>
                <w:szCs w:val="16"/>
                <w:highlight w:val="lightGray"/>
                <w:shd w:val="clear" w:color="auto" w:fill="EAF1DD"/>
              </w:rPr>
              <w:t>IF-1,2,3ab,4,6)</w:t>
            </w:r>
          </w:p>
          <w:p w:rsidR="00BD07CC" w:rsidRPr="005373A7" w:rsidRDefault="00BD07CC" w:rsidP="003374C2">
            <w:pPr>
              <w:numPr>
                <w:ilvl w:val="0"/>
                <w:numId w:val="45"/>
              </w:numPr>
              <w:rPr>
                <w:rFonts w:ascii="Verdana" w:hAnsi="Verdana" w:cs="Arial"/>
                <w:sz w:val="16"/>
                <w:szCs w:val="16"/>
              </w:rPr>
            </w:pPr>
            <w:r w:rsidRPr="005373A7">
              <w:rPr>
                <w:rFonts w:ascii="Verdana" w:hAnsi="Verdana" w:cs="Arial"/>
                <w:sz w:val="16"/>
                <w:szCs w:val="16"/>
              </w:rPr>
              <w:t>Make charts to better understand Vascular vs nonvascular plants, Seed vs Seedless, and monocots vs dicots in Plant foldable</w:t>
            </w:r>
          </w:p>
          <w:p w:rsidR="00BD07CC" w:rsidRPr="005373A7" w:rsidRDefault="00BD07CC" w:rsidP="005373A7">
            <w:pPr>
              <w:numPr>
                <w:ilvl w:val="0"/>
                <w:numId w:val="45"/>
              </w:numPr>
              <w:rPr>
                <w:rFonts w:ascii="Verdana" w:hAnsi="Verdana" w:cs="Arial"/>
                <w:sz w:val="16"/>
                <w:szCs w:val="16"/>
              </w:rPr>
            </w:pPr>
            <w:r w:rsidRPr="005373A7">
              <w:rPr>
                <w:rFonts w:ascii="Verdana" w:hAnsi="Verdana" w:cs="Arial"/>
                <w:sz w:val="16"/>
                <w:szCs w:val="16"/>
              </w:rPr>
              <w:t>Concept Map: Overall Plant Kingdom</w:t>
            </w:r>
          </w:p>
          <w:p w:rsidR="00BD07CC" w:rsidRPr="005373A7" w:rsidRDefault="00BD07CC" w:rsidP="003374C2">
            <w:pPr>
              <w:rPr>
                <w:rFonts w:ascii="Verdana" w:hAnsi="Verdana" w:cs="Arial"/>
                <w:b/>
                <w:color w:val="0D0D0D"/>
                <w:sz w:val="16"/>
                <w:szCs w:val="16"/>
                <w:shd w:val="clear" w:color="auto" w:fill="EAF1DD"/>
              </w:rPr>
            </w:pPr>
            <w:r w:rsidRPr="005373A7">
              <w:rPr>
                <w:rFonts w:ascii="Verdana" w:hAnsi="Verdana" w:cs="Arial"/>
                <w:sz w:val="16"/>
                <w:szCs w:val="16"/>
              </w:rPr>
              <w:t xml:space="preserve">Study guide-Plant Classification (Part 1) Due Tue </w:t>
            </w:r>
            <w:r w:rsidRPr="005373A7">
              <w:rPr>
                <w:rFonts w:ascii="Verdana" w:hAnsi="Verdana" w:cs="Arial"/>
                <w:b/>
                <w:sz w:val="16"/>
                <w:szCs w:val="16"/>
                <w:u w:val="single"/>
              </w:rPr>
              <w:t>(</w:t>
            </w:r>
            <w:r w:rsidRPr="005373A7">
              <w:rPr>
                <w:rFonts w:ascii="Verdana" w:hAnsi="Verdana" w:cs="Arial"/>
                <w:b/>
                <w:color w:val="0D0D0D"/>
                <w:sz w:val="16"/>
                <w:szCs w:val="16"/>
                <w:shd w:val="clear" w:color="auto" w:fill="E5DFEC"/>
              </w:rPr>
              <w:t xml:space="preserve">A-5, </w:t>
            </w:r>
            <w:r w:rsidRPr="005373A7">
              <w:rPr>
                <w:rFonts w:ascii="Verdana" w:hAnsi="Verdana" w:cs="Arial"/>
                <w:b/>
                <w:color w:val="0D0D0D"/>
                <w:sz w:val="16"/>
                <w:szCs w:val="16"/>
                <w:highlight w:val="yellow"/>
              </w:rPr>
              <w:t>C-1</w:t>
            </w:r>
            <w:r w:rsidRPr="005373A7">
              <w:rPr>
                <w:rFonts w:ascii="Verdana" w:hAnsi="Verdana" w:cs="Arial"/>
                <w:b/>
                <w:color w:val="0D0D0D"/>
                <w:sz w:val="16"/>
                <w:szCs w:val="16"/>
              </w:rPr>
              <w:t xml:space="preserve">, </w:t>
            </w:r>
            <w:r w:rsidRPr="005373A7">
              <w:rPr>
                <w:rFonts w:ascii="Verdana" w:hAnsi="Verdana" w:cs="Arial"/>
                <w:b/>
                <w:color w:val="0D0D0D"/>
                <w:sz w:val="16"/>
                <w:szCs w:val="16"/>
                <w:shd w:val="clear" w:color="auto" w:fill="C6D9F1"/>
              </w:rPr>
              <w:t xml:space="preserve">IM-1a&amp;2, </w:t>
            </w:r>
            <w:r w:rsidRPr="005373A7">
              <w:rPr>
                <w:rFonts w:ascii="Verdana" w:hAnsi="Verdana" w:cs="Arial"/>
                <w:b/>
                <w:color w:val="0D0D0D"/>
                <w:sz w:val="16"/>
                <w:szCs w:val="16"/>
                <w:highlight w:val="lightGray"/>
                <w:shd w:val="clear" w:color="auto" w:fill="EAF1DD"/>
              </w:rPr>
              <w:t>IF-</w:t>
            </w:r>
            <w:r w:rsidRPr="005373A7">
              <w:rPr>
                <w:rFonts w:ascii="Verdana" w:hAnsi="Verdana" w:cs="Arial"/>
                <w:b/>
                <w:color w:val="0D0D0D"/>
                <w:sz w:val="16"/>
                <w:szCs w:val="16"/>
                <w:shd w:val="clear" w:color="auto" w:fill="EAF1DD"/>
              </w:rPr>
              <w:t>3a&amp;b, 4,</w:t>
            </w:r>
            <w:r>
              <w:rPr>
                <w:rFonts w:ascii="Verdana" w:hAnsi="Verdana" w:cs="Arial"/>
                <w:b/>
                <w:color w:val="0D0D0D"/>
                <w:sz w:val="16"/>
                <w:szCs w:val="16"/>
                <w:shd w:val="clear" w:color="auto" w:fill="EAF1DD"/>
              </w:rPr>
              <w:t>)</w:t>
            </w:r>
          </w:p>
        </w:tc>
        <w:tc>
          <w:tcPr>
            <w:tcW w:w="2808" w:type="dxa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</w:tcPr>
          <w:p w:rsidR="00BD07CC" w:rsidRPr="005373A7" w:rsidRDefault="00BD07CC" w:rsidP="00B55F1E">
            <w:pPr>
              <w:pStyle w:val="NoSpacing"/>
              <w:rPr>
                <w:rFonts w:ascii="Verdana" w:hAnsi="Verdana"/>
                <w:b/>
                <w:sz w:val="16"/>
                <w:szCs w:val="16"/>
              </w:rPr>
            </w:pPr>
          </w:p>
          <w:p w:rsidR="00BD07CC" w:rsidRPr="005373A7" w:rsidRDefault="00BD07CC" w:rsidP="00B55F1E">
            <w:pPr>
              <w:pStyle w:val="NoSpacing"/>
              <w:rPr>
                <w:rFonts w:ascii="Verdana" w:hAnsi="Verdana"/>
                <w:b/>
                <w:sz w:val="16"/>
                <w:szCs w:val="16"/>
              </w:rPr>
            </w:pPr>
          </w:p>
          <w:p w:rsidR="00BD07CC" w:rsidRPr="005373A7" w:rsidRDefault="00BD07CC" w:rsidP="003374C2">
            <w:pPr>
              <w:pStyle w:val="NoSpacing"/>
              <w:numPr>
                <w:ilvl w:val="0"/>
                <w:numId w:val="45"/>
              </w:numPr>
              <w:rPr>
                <w:rFonts w:ascii="Verdana" w:hAnsi="Verdana"/>
                <w:b/>
                <w:sz w:val="16"/>
                <w:szCs w:val="16"/>
              </w:rPr>
            </w:pPr>
            <w:r w:rsidRPr="005373A7">
              <w:rPr>
                <w:rFonts w:ascii="Verdana" w:hAnsi="Verdana"/>
                <w:b/>
                <w:sz w:val="16"/>
                <w:szCs w:val="16"/>
              </w:rPr>
              <w:t>Lecture-Plants Part 2- Structure &amp; Function of plants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highlight w:val="lightGray"/>
                <w:shd w:val="clear" w:color="auto" w:fill="EAF1DD"/>
              </w:rPr>
              <w:t>(A-5,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highlight w:val="yellow"/>
              </w:rPr>
              <w:t xml:space="preserve"> C-1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shd w:val="clear" w:color="auto" w:fill="C6D9F1"/>
              </w:rPr>
              <w:t>, IM-1a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shd w:val="clear" w:color="auto" w:fill="E5B8B7"/>
              </w:rPr>
              <w:t>, T-1,2,3,7;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shd w:val="clear" w:color="auto" w:fill="EAF1DD"/>
              </w:rPr>
              <w:t xml:space="preserve"> 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highlight w:val="lightGray"/>
                <w:shd w:val="clear" w:color="auto" w:fill="EAF1DD"/>
              </w:rPr>
              <w:t>IF-1,2,3ab,4,6)</w:t>
            </w:r>
          </w:p>
          <w:p w:rsidR="00BD07CC" w:rsidRPr="005373A7" w:rsidRDefault="00BD07CC" w:rsidP="003374C2">
            <w:pPr>
              <w:pStyle w:val="NoSpacing"/>
              <w:numPr>
                <w:ilvl w:val="0"/>
                <w:numId w:val="45"/>
              </w:numPr>
              <w:rPr>
                <w:rFonts w:ascii="Verdana" w:hAnsi="Verdana"/>
                <w:b/>
                <w:sz w:val="16"/>
                <w:szCs w:val="16"/>
              </w:rPr>
            </w:pPr>
            <w:r w:rsidRPr="005373A7">
              <w:rPr>
                <w:rFonts w:ascii="Verdana" w:hAnsi="Verdana"/>
                <w:b/>
                <w:sz w:val="16"/>
                <w:szCs w:val="16"/>
              </w:rPr>
              <w:t xml:space="preserve">Study guide-Plants Part 2 </w:t>
            </w:r>
            <w:r w:rsidRPr="005373A7">
              <w:rPr>
                <w:rFonts w:ascii="Verdana" w:hAnsi="Verdana"/>
                <w:b/>
                <w:sz w:val="16"/>
                <w:szCs w:val="16"/>
                <w:u w:val="single"/>
              </w:rPr>
              <w:t>(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shd w:val="clear" w:color="auto" w:fill="E5DFEC"/>
              </w:rPr>
              <w:t xml:space="preserve">A-5, 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highlight w:val="yellow"/>
              </w:rPr>
              <w:t>C-1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</w:rPr>
              <w:t xml:space="preserve">, 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shd w:val="clear" w:color="auto" w:fill="C6D9F1"/>
              </w:rPr>
              <w:t xml:space="preserve">IM-1a&amp;2, 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highlight w:val="lightGray"/>
                <w:shd w:val="clear" w:color="auto" w:fill="EAF1DD"/>
              </w:rPr>
              <w:t>IF-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shd w:val="clear" w:color="auto" w:fill="EAF1DD"/>
              </w:rPr>
              <w:t>3a&amp;b, 4,(</w:t>
            </w:r>
          </w:p>
          <w:p w:rsidR="00BD07CC" w:rsidRPr="005373A7" w:rsidRDefault="00BD07CC" w:rsidP="003374C2">
            <w:pPr>
              <w:pStyle w:val="NoSpacing"/>
              <w:numPr>
                <w:ilvl w:val="0"/>
                <w:numId w:val="45"/>
              </w:numPr>
              <w:rPr>
                <w:rFonts w:ascii="Verdana" w:hAnsi="Verdana"/>
                <w:b/>
                <w:sz w:val="16"/>
                <w:szCs w:val="16"/>
              </w:rPr>
            </w:pPr>
            <w:r w:rsidRPr="005373A7">
              <w:rPr>
                <w:rFonts w:ascii="Verdana" w:hAnsi="Verdana"/>
                <w:b/>
                <w:sz w:val="16"/>
                <w:szCs w:val="16"/>
              </w:rPr>
              <w:t>Finish Foldable</w:t>
            </w:r>
          </w:p>
          <w:p w:rsidR="00BD07CC" w:rsidRPr="005373A7" w:rsidRDefault="00BD07CC" w:rsidP="003374C2">
            <w:pPr>
              <w:pStyle w:val="NoSpacing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</w:tcPr>
          <w:p w:rsidR="00BD07CC" w:rsidRPr="005373A7" w:rsidRDefault="00BD07CC" w:rsidP="00B55F1E">
            <w:pPr>
              <w:pStyle w:val="NoSpacing"/>
              <w:rPr>
                <w:rFonts w:ascii="Verdana" w:hAnsi="Verdana"/>
                <w:b/>
                <w:sz w:val="16"/>
                <w:szCs w:val="16"/>
              </w:rPr>
            </w:pPr>
          </w:p>
          <w:p w:rsidR="00BD07CC" w:rsidRPr="005373A7" w:rsidRDefault="00BD07CC" w:rsidP="00E75268">
            <w:pPr>
              <w:pStyle w:val="NoSpacing"/>
              <w:rPr>
                <w:rFonts w:ascii="Verdana" w:hAnsi="Verdana"/>
                <w:b/>
                <w:sz w:val="16"/>
                <w:szCs w:val="16"/>
              </w:rPr>
            </w:pPr>
          </w:p>
          <w:p w:rsidR="00BD07CC" w:rsidRPr="005373A7" w:rsidRDefault="00BD07CC" w:rsidP="00E75268">
            <w:pPr>
              <w:pStyle w:val="NoSpacing"/>
              <w:ind w:left="288"/>
              <w:rPr>
                <w:rFonts w:ascii="Verdana" w:hAnsi="Verdana" w:cs="Arial"/>
                <w:sz w:val="16"/>
                <w:szCs w:val="16"/>
              </w:rPr>
            </w:pPr>
            <w:r w:rsidRPr="005373A7">
              <w:rPr>
                <w:rFonts w:ascii="Verdana" w:hAnsi="Verdana"/>
                <w:b/>
                <w:sz w:val="16"/>
                <w:szCs w:val="16"/>
              </w:rPr>
              <w:t xml:space="preserve">Review- Study Guide on Part 1 &amp; 2 of Plants </w:t>
            </w:r>
            <w:r w:rsidRPr="005373A7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(</w:t>
            </w:r>
            <w:r w:rsidRPr="005373A7">
              <w:rPr>
                <w:rFonts w:ascii="Verdana" w:hAnsi="Verdana" w:cs="Arial"/>
                <w:b/>
                <w:color w:val="0D0D0D"/>
                <w:sz w:val="16"/>
                <w:szCs w:val="16"/>
                <w:highlight w:val="lightGray"/>
              </w:rPr>
              <w:t xml:space="preserve">(A-5, </w:t>
            </w:r>
            <w:r w:rsidRPr="005373A7">
              <w:rPr>
                <w:rFonts w:ascii="Verdana" w:hAnsi="Verdana" w:cs="Arial"/>
                <w:b/>
                <w:color w:val="0D0D0D"/>
                <w:sz w:val="16"/>
                <w:szCs w:val="16"/>
                <w:highlight w:val="yellow"/>
              </w:rPr>
              <w:t>C-</w:t>
            </w:r>
            <w:r w:rsidRPr="005373A7">
              <w:rPr>
                <w:rFonts w:ascii="Verdana" w:hAnsi="Verdana" w:cs="Arial"/>
                <w:b/>
                <w:color w:val="0D0D0D"/>
                <w:sz w:val="16"/>
                <w:szCs w:val="16"/>
              </w:rPr>
              <w:t>3</w:t>
            </w:r>
            <w:r w:rsidRPr="005373A7">
              <w:rPr>
                <w:rFonts w:ascii="Verdana" w:hAnsi="Verdana" w:cs="Arial"/>
                <w:b/>
                <w:color w:val="0D0D0D"/>
                <w:sz w:val="16"/>
                <w:szCs w:val="16"/>
                <w:shd w:val="clear" w:color="auto" w:fill="C6D9F1"/>
              </w:rPr>
              <w:t>, IM-2</w:t>
            </w:r>
            <w:r w:rsidRPr="005373A7">
              <w:rPr>
                <w:rFonts w:ascii="Verdana" w:hAnsi="Verdana" w:cs="Arial"/>
                <w:b/>
                <w:color w:val="0D0D0D"/>
                <w:sz w:val="16"/>
                <w:szCs w:val="16"/>
                <w:shd w:val="clear" w:color="auto" w:fill="E5B8B7"/>
              </w:rPr>
              <w:t>, T-1,2,3,7;</w:t>
            </w:r>
            <w:r w:rsidRPr="005373A7">
              <w:rPr>
                <w:rFonts w:ascii="Verdana" w:hAnsi="Verdana" w:cs="Arial"/>
                <w:b/>
                <w:color w:val="0D0D0D"/>
                <w:sz w:val="16"/>
                <w:szCs w:val="16"/>
              </w:rPr>
              <w:t xml:space="preserve"> </w:t>
            </w:r>
            <w:r w:rsidRPr="005373A7">
              <w:rPr>
                <w:rFonts w:ascii="Verdana" w:hAnsi="Verdana" w:cs="Arial"/>
                <w:b/>
                <w:color w:val="0D0D0D"/>
                <w:sz w:val="16"/>
                <w:szCs w:val="16"/>
                <w:highlight w:val="lightGray"/>
              </w:rPr>
              <w:t>IF-1,2,3ab,4,6)</w:t>
            </w:r>
          </w:p>
          <w:p w:rsidR="00BD07CC" w:rsidRPr="005373A7" w:rsidRDefault="00BD07CC" w:rsidP="00E75268">
            <w:pPr>
              <w:pStyle w:val="NoSpacing"/>
              <w:rPr>
                <w:rFonts w:ascii="Verdana" w:hAnsi="Verdana"/>
                <w:b/>
                <w:sz w:val="16"/>
                <w:szCs w:val="16"/>
              </w:rPr>
            </w:pPr>
          </w:p>
          <w:p w:rsidR="00BD07CC" w:rsidRPr="005373A7" w:rsidRDefault="00BD07CC" w:rsidP="003374C2">
            <w:pPr>
              <w:pStyle w:val="NoSpacing"/>
              <w:rPr>
                <w:rFonts w:ascii="Verdana" w:hAnsi="Verdana"/>
                <w:b/>
                <w:sz w:val="16"/>
                <w:szCs w:val="16"/>
              </w:rPr>
            </w:pPr>
          </w:p>
          <w:p w:rsidR="00BD07CC" w:rsidRPr="005373A7" w:rsidRDefault="00BD07CC" w:rsidP="003374C2">
            <w:pPr>
              <w:pStyle w:val="NoSpacing"/>
              <w:numPr>
                <w:ilvl w:val="0"/>
                <w:numId w:val="45"/>
              </w:numPr>
              <w:rPr>
                <w:rFonts w:ascii="Verdana" w:hAnsi="Verdana"/>
                <w:b/>
                <w:sz w:val="16"/>
                <w:szCs w:val="16"/>
              </w:rPr>
            </w:pPr>
            <w:r w:rsidRPr="005373A7">
              <w:rPr>
                <w:rFonts w:ascii="Verdana" w:hAnsi="Verdana"/>
                <w:b/>
                <w:sz w:val="16"/>
                <w:szCs w:val="16"/>
              </w:rPr>
              <w:t xml:space="preserve">Test: Plant Unit  Students may use their written study guides and Plant booklet on their test. 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highlight w:val="lightGray"/>
              </w:rPr>
              <w:t>(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highlight w:val="lightGray"/>
                <w:shd w:val="clear" w:color="auto" w:fill="E5DFEC"/>
              </w:rPr>
              <w:t>A-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shd w:val="clear" w:color="auto" w:fill="E5DFEC"/>
              </w:rPr>
              <w:t>1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shd w:val="clear" w:color="auto" w:fill="FFFF53"/>
              </w:rPr>
              <w:t>, C-1</w:t>
            </w:r>
            <w:r w:rsidRPr="005373A7">
              <w:rPr>
                <w:rFonts w:ascii="Verdana" w:hAnsi="Verdana"/>
                <w:b/>
                <w:color w:val="0D0D0D"/>
                <w:sz w:val="16"/>
                <w:szCs w:val="16"/>
                <w:shd w:val="clear" w:color="auto" w:fill="C6D9F1"/>
              </w:rPr>
              <w:t>, IM-3)</w:t>
            </w:r>
          </w:p>
          <w:p w:rsidR="00BD07CC" w:rsidRPr="005373A7" w:rsidRDefault="00BD07CC" w:rsidP="003374C2">
            <w:pPr>
              <w:pStyle w:val="NoSpacing"/>
              <w:rPr>
                <w:rFonts w:ascii="Verdana" w:hAnsi="Verdana"/>
                <w:b/>
                <w:sz w:val="16"/>
                <w:szCs w:val="16"/>
              </w:rPr>
            </w:pPr>
          </w:p>
          <w:p w:rsidR="00BD07CC" w:rsidRPr="005373A7" w:rsidRDefault="00BD07CC" w:rsidP="003374C2">
            <w:pPr>
              <w:pStyle w:val="NoSpacing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</w:tcPr>
          <w:p w:rsidR="00BD07CC" w:rsidRPr="005373A7" w:rsidRDefault="00BD07CC" w:rsidP="003374C2">
            <w:pPr>
              <w:pStyle w:val="NoSpacing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BD07CC" w:rsidRPr="005373A7" w:rsidRDefault="00BD07CC" w:rsidP="00B55F1E">
            <w:pPr>
              <w:pStyle w:val="NoSpacing"/>
              <w:numPr>
                <w:ilvl w:val="0"/>
                <w:numId w:val="45"/>
              </w:numPr>
              <w:rPr>
                <w:rFonts w:ascii="Verdana" w:hAnsi="Verdana"/>
                <w:b/>
                <w:sz w:val="16"/>
                <w:szCs w:val="16"/>
              </w:rPr>
            </w:pPr>
            <w:r w:rsidRPr="005373A7">
              <w:rPr>
                <w:rFonts w:ascii="Verdana" w:hAnsi="Verdana"/>
                <w:b/>
                <w:sz w:val="16"/>
                <w:szCs w:val="16"/>
              </w:rPr>
              <w:t xml:space="preserve">Lab: Using a dichotomous Key </w:t>
            </w:r>
            <w:r w:rsidRPr="005373A7">
              <w:rPr>
                <w:rFonts w:ascii="Verdana" w:hAnsi="Verdana" w:cs="Arial"/>
                <w:sz w:val="16"/>
                <w:szCs w:val="16"/>
                <w:shd w:val="clear" w:color="auto" w:fill="CCC0D9"/>
              </w:rPr>
              <w:t>(A-5</w:t>
            </w:r>
            <w:r w:rsidRPr="005373A7">
              <w:rPr>
                <w:rFonts w:ascii="Verdana" w:hAnsi="Verdana" w:cs="Arial"/>
                <w:sz w:val="16"/>
                <w:szCs w:val="16"/>
              </w:rPr>
              <w:t>,</w:t>
            </w:r>
            <w:r w:rsidRPr="005373A7">
              <w:rPr>
                <w:rFonts w:ascii="Verdana" w:hAnsi="Verdana" w:cs="Arial"/>
                <w:b/>
                <w:color w:val="0D0D0D"/>
                <w:sz w:val="16"/>
                <w:szCs w:val="16"/>
                <w:highlight w:val="yellow"/>
              </w:rPr>
              <w:t xml:space="preserve"> C-</w:t>
            </w:r>
            <w:r w:rsidRPr="005373A7">
              <w:rPr>
                <w:rFonts w:ascii="Verdana" w:hAnsi="Verdana" w:cs="Arial"/>
                <w:b/>
                <w:color w:val="0D0D0D"/>
                <w:sz w:val="16"/>
                <w:szCs w:val="16"/>
              </w:rPr>
              <w:t>2,3</w:t>
            </w:r>
            <w:r w:rsidRPr="005373A7">
              <w:rPr>
                <w:rFonts w:ascii="Verdana" w:hAnsi="Verdana" w:cs="Arial"/>
                <w:b/>
                <w:color w:val="0D0D0D"/>
                <w:sz w:val="16"/>
                <w:szCs w:val="16"/>
                <w:shd w:val="clear" w:color="auto" w:fill="C6D9F1"/>
              </w:rPr>
              <w:t>,</w:t>
            </w:r>
            <w:r w:rsidRPr="005373A7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5373A7">
              <w:rPr>
                <w:rFonts w:ascii="Verdana" w:hAnsi="Verdana" w:cs="Arial"/>
                <w:sz w:val="16"/>
                <w:szCs w:val="16"/>
                <w:shd w:val="clear" w:color="auto" w:fill="95B3D7"/>
              </w:rPr>
              <w:t>IM-2</w:t>
            </w:r>
            <w:r w:rsidRPr="005373A7">
              <w:rPr>
                <w:rFonts w:ascii="Verdana" w:hAnsi="Verdana" w:cs="Arial"/>
                <w:sz w:val="16"/>
                <w:szCs w:val="16"/>
                <w:shd w:val="clear" w:color="auto" w:fill="CCC0D9"/>
              </w:rPr>
              <w:t>, IF-2,3a,5</w:t>
            </w:r>
          </w:p>
          <w:p w:rsidR="00BD07CC" w:rsidRPr="005373A7" w:rsidRDefault="00BD07CC" w:rsidP="003374C2">
            <w:pPr>
              <w:pStyle w:val="NoSpacing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BD07CC" w:rsidRPr="005373A7" w:rsidRDefault="00BD07CC" w:rsidP="003374C2">
            <w:pPr>
              <w:pStyle w:val="NoSpacing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5373A7">
              <w:rPr>
                <w:rFonts w:ascii="Verdana" w:hAnsi="Verdana"/>
                <w:b/>
                <w:sz w:val="16"/>
                <w:szCs w:val="16"/>
              </w:rPr>
              <w:t>and/or</w:t>
            </w:r>
          </w:p>
          <w:p w:rsidR="00BD07CC" w:rsidRPr="005373A7" w:rsidRDefault="00BD07CC" w:rsidP="003374C2">
            <w:pPr>
              <w:pStyle w:val="NoSpacing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BD07CC" w:rsidRDefault="00BD07CC" w:rsidP="00B55F1E">
            <w:pPr>
              <w:pStyle w:val="NoSpacing"/>
              <w:numPr>
                <w:ilvl w:val="0"/>
                <w:numId w:val="46"/>
              </w:num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5373A7">
              <w:rPr>
                <w:rFonts w:ascii="Verdana" w:hAnsi="Verdana"/>
                <w:b/>
                <w:sz w:val="16"/>
                <w:szCs w:val="16"/>
              </w:rPr>
              <w:t>Make-up Tests as needed</w:t>
            </w:r>
          </w:p>
          <w:p w:rsidR="00BD07CC" w:rsidRPr="005373A7" w:rsidRDefault="00BD07CC" w:rsidP="00B55F1E">
            <w:pPr>
              <w:pStyle w:val="NoSpacing"/>
              <w:numPr>
                <w:ilvl w:val="0"/>
                <w:numId w:val="46"/>
              </w:num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Practice Exam-Final</w:t>
            </w:r>
          </w:p>
        </w:tc>
        <w:tc>
          <w:tcPr>
            <w:tcW w:w="2232" w:type="dxa"/>
            <w:tcBorders>
              <w:top w:val="double" w:sz="4" w:space="0" w:color="0F243E"/>
              <w:left w:val="double" w:sz="4" w:space="0" w:color="0F243E"/>
              <w:bottom w:val="double" w:sz="4" w:space="0" w:color="0F243E"/>
              <w:right w:val="double" w:sz="4" w:space="0" w:color="0F243E"/>
            </w:tcBorders>
          </w:tcPr>
          <w:p w:rsidR="00BD07CC" w:rsidRPr="005373A7" w:rsidRDefault="00BD07CC" w:rsidP="003374C2">
            <w:pPr>
              <w:pStyle w:val="NoSpacing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5373A7">
              <w:rPr>
                <w:rFonts w:ascii="Verdana" w:hAnsi="Verdana"/>
                <w:b/>
                <w:sz w:val="16"/>
                <w:szCs w:val="16"/>
              </w:rPr>
              <w:t>CHRISTMAS BREAK BEGINS</w:t>
            </w:r>
          </w:p>
          <w:p w:rsidR="00BD07CC" w:rsidRPr="005373A7" w:rsidRDefault="00BD07CC" w:rsidP="003374C2">
            <w:pPr>
              <w:pStyle w:val="NoSpacing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5373A7">
              <w:rPr>
                <w:rFonts w:ascii="Verdana" w:hAnsi="Verdana"/>
                <w:b/>
                <w:sz w:val="16"/>
                <w:szCs w:val="16"/>
              </w:rPr>
              <w:t>Return Jan 3</w:t>
            </w:r>
          </w:p>
          <w:p w:rsidR="00BD07CC" w:rsidRPr="005373A7" w:rsidRDefault="00BD07CC" w:rsidP="003374C2">
            <w:pPr>
              <w:pStyle w:val="NoSpacing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5373A7">
              <w:rPr>
                <w:rFonts w:ascii="Verdana" w:hAnsi="Verdana"/>
                <w:b/>
                <w:sz w:val="16"/>
                <w:szCs w:val="16"/>
              </w:rPr>
              <w:t>Semester exams are 20 % of your final average in all classes</w:t>
            </w:r>
          </w:p>
          <w:p w:rsidR="00BD07CC" w:rsidRPr="005373A7" w:rsidRDefault="00BD07CC" w:rsidP="003374C2">
            <w:pPr>
              <w:pStyle w:val="NoSpacing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5373A7">
              <w:rPr>
                <w:rFonts w:ascii="Verdana" w:hAnsi="Verdana"/>
                <w:b/>
                <w:sz w:val="16"/>
                <w:szCs w:val="16"/>
              </w:rPr>
              <w:t>Monday Jan 9-Thurs Jan 12</w:t>
            </w:r>
          </w:p>
        </w:tc>
      </w:tr>
    </w:tbl>
    <w:p w:rsidR="00BD07CC" w:rsidRDefault="00BD07CC" w:rsidP="00D6373A"/>
    <w:sectPr w:rsidR="00BD07CC" w:rsidSect="00D6373A">
      <w:pgSz w:w="15840" w:h="12240" w:orient="landscape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Berlin Sans FB">
    <w:altName w:val="Candara"/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B1EC01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>
    <w:nsid w:val="FFFFFF7D"/>
    <w:multiLevelType w:val="singleLevel"/>
    <w:tmpl w:val="4142008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>
    <w:nsid w:val="FFFFFF7E"/>
    <w:multiLevelType w:val="singleLevel"/>
    <w:tmpl w:val="575E4C1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>
    <w:nsid w:val="FFFFFF7F"/>
    <w:multiLevelType w:val="singleLevel"/>
    <w:tmpl w:val="961C2E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>
    <w:nsid w:val="FFFFFF80"/>
    <w:multiLevelType w:val="singleLevel"/>
    <w:tmpl w:val="6B38BBB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B8E934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66AE21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2A0C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5BA9E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9C658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11296A"/>
    <w:multiLevelType w:val="hybridMultilevel"/>
    <w:tmpl w:val="3E9649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BF8CDC66">
      <w:start w:val="1"/>
      <w:numFmt w:val="lowerLetter"/>
      <w:lvlText w:val="%2."/>
      <w:lvlJc w:val="left"/>
      <w:pPr>
        <w:ind w:left="1440" w:hanging="360"/>
      </w:pPr>
      <w:rPr>
        <w:rFonts w:ascii="Arial" w:eastAsia="Times New Roman" w:hAnsi="Arial" w:cs="Arial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0E015DD4"/>
    <w:multiLevelType w:val="hybridMultilevel"/>
    <w:tmpl w:val="AC26D73E"/>
    <w:lvl w:ilvl="0" w:tplc="CF7EA1F0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FFD0BC7"/>
    <w:multiLevelType w:val="hybridMultilevel"/>
    <w:tmpl w:val="26248794"/>
    <w:lvl w:ilvl="0" w:tplc="CF7EA1F0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4F7726E"/>
    <w:multiLevelType w:val="hybridMultilevel"/>
    <w:tmpl w:val="65FC0C9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6237516"/>
    <w:multiLevelType w:val="hybridMultilevel"/>
    <w:tmpl w:val="6A94341E"/>
    <w:lvl w:ilvl="0" w:tplc="CF7EA1F0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F361BD5"/>
    <w:multiLevelType w:val="hybridMultilevel"/>
    <w:tmpl w:val="5EDCA800"/>
    <w:lvl w:ilvl="0" w:tplc="CF7EA1F0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F232E6"/>
    <w:multiLevelType w:val="hybridMultilevel"/>
    <w:tmpl w:val="AEC41F2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0731A2B"/>
    <w:multiLevelType w:val="hybridMultilevel"/>
    <w:tmpl w:val="2E085D5E"/>
    <w:lvl w:ilvl="0" w:tplc="CF7EA1F0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22CB0EAB"/>
    <w:multiLevelType w:val="hybridMultilevel"/>
    <w:tmpl w:val="68CA88AC"/>
    <w:lvl w:ilvl="0" w:tplc="CF7EA1F0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8F32F75"/>
    <w:multiLevelType w:val="hybridMultilevel"/>
    <w:tmpl w:val="C9E87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93D4EF1"/>
    <w:multiLevelType w:val="hybridMultilevel"/>
    <w:tmpl w:val="6C08E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EC33554"/>
    <w:multiLevelType w:val="hybridMultilevel"/>
    <w:tmpl w:val="07FA5C5A"/>
    <w:lvl w:ilvl="0" w:tplc="6D8ACC30">
      <w:start w:val="3"/>
      <w:numFmt w:val="bullet"/>
      <w:lvlText w:val="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CC45CC8"/>
    <w:multiLevelType w:val="hybridMultilevel"/>
    <w:tmpl w:val="4A16B046"/>
    <w:lvl w:ilvl="0" w:tplc="CF7EA1F0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420E4B2F"/>
    <w:multiLevelType w:val="hybridMultilevel"/>
    <w:tmpl w:val="9D44E4F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A34AC61A">
      <w:start w:val="1"/>
      <w:numFmt w:val="lowerLetter"/>
      <w:lvlText w:val="%2."/>
      <w:lvlJc w:val="left"/>
      <w:pPr>
        <w:ind w:left="1440" w:hanging="360"/>
      </w:pPr>
      <w:rPr>
        <w:rFonts w:ascii="Arial" w:eastAsia="Times New Roman" w:hAnsi="Arial" w:cs="Arial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2DB0E2D"/>
    <w:multiLevelType w:val="hybridMultilevel"/>
    <w:tmpl w:val="06F6794C"/>
    <w:lvl w:ilvl="0" w:tplc="CF7EA1F0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43251E12"/>
    <w:multiLevelType w:val="hybridMultilevel"/>
    <w:tmpl w:val="9E8E5AD6"/>
    <w:lvl w:ilvl="0" w:tplc="A574D48E">
      <w:start w:val="3"/>
      <w:numFmt w:val="bullet"/>
      <w:lvlText w:val=""/>
      <w:lvlJc w:val="left"/>
      <w:pPr>
        <w:ind w:left="720" w:hanging="360"/>
      </w:pPr>
      <w:rPr>
        <w:rFonts w:ascii="Wingdings" w:hAnsi="Wingdings" w:hint="default"/>
        <w:b/>
        <w:i w:val="0"/>
        <w:color w:val="5F497A"/>
        <w:spacing w:val="-20"/>
        <w:w w:val="100"/>
        <w:position w:val="0"/>
        <w:sz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5675212"/>
    <w:multiLevelType w:val="hybridMultilevel"/>
    <w:tmpl w:val="9D762154"/>
    <w:lvl w:ilvl="0" w:tplc="CF7EA1F0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6527F51"/>
    <w:multiLevelType w:val="hybridMultilevel"/>
    <w:tmpl w:val="5936CCE8"/>
    <w:lvl w:ilvl="0" w:tplc="A574D48E">
      <w:start w:val="3"/>
      <w:numFmt w:val="bullet"/>
      <w:lvlText w:val=""/>
      <w:lvlJc w:val="left"/>
      <w:pPr>
        <w:ind w:left="864" w:hanging="360"/>
      </w:pPr>
      <w:rPr>
        <w:rFonts w:ascii="Wingdings" w:hAnsi="Wingdings" w:hint="default"/>
        <w:b/>
        <w:i w:val="0"/>
        <w:color w:val="5F497A"/>
        <w:spacing w:val="-20"/>
        <w:w w:val="100"/>
        <w:position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28">
    <w:nsid w:val="46CA6705"/>
    <w:multiLevelType w:val="hybridMultilevel"/>
    <w:tmpl w:val="FE14D1C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BB0627B"/>
    <w:multiLevelType w:val="hybridMultilevel"/>
    <w:tmpl w:val="CB728EF6"/>
    <w:lvl w:ilvl="0" w:tplc="CF7EA1F0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C022D90"/>
    <w:multiLevelType w:val="hybridMultilevel"/>
    <w:tmpl w:val="4D5EA732"/>
    <w:lvl w:ilvl="0" w:tplc="CF7EA1F0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355234D"/>
    <w:multiLevelType w:val="hybridMultilevel"/>
    <w:tmpl w:val="469C3116"/>
    <w:lvl w:ilvl="0" w:tplc="A574D48E">
      <w:start w:val="3"/>
      <w:numFmt w:val="bullet"/>
      <w:lvlText w:val=""/>
      <w:lvlJc w:val="left"/>
      <w:pPr>
        <w:ind w:left="864" w:hanging="360"/>
      </w:pPr>
      <w:rPr>
        <w:rFonts w:ascii="Wingdings" w:hAnsi="Wingdings" w:hint="default"/>
        <w:b/>
        <w:i w:val="0"/>
        <w:color w:val="5F497A"/>
        <w:spacing w:val="-20"/>
        <w:w w:val="100"/>
        <w:position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32">
    <w:nsid w:val="56570FD7"/>
    <w:multiLevelType w:val="hybridMultilevel"/>
    <w:tmpl w:val="AB8ED22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4B25D1F"/>
    <w:multiLevelType w:val="hybridMultilevel"/>
    <w:tmpl w:val="702A5CF0"/>
    <w:lvl w:ilvl="0" w:tplc="CF7EA1F0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6D0F2858"/>
    <w:multiLevelType w:val="hybridMultilevel"/>
    <w:tmpl w:val="FA66E6CE"/>
    <w:lvl w:ilvl="0" w:tplc="CF7EA1F0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6F0558C8"/>
    <w:multiLevelType w:val="hybridMultilevel"/>
    <w:tmpl w:val="8A9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1644A65"/>
    <w:multiLevelType w:val="hybridMultilevel"/>
    <w:tmpl w:val="D8C23E4E"/>
    <w:lvl w:ilvl="0" w:tplc="C3B22A80">
      <w:start w:val="1"/>
      <w:numFmt w:val="bullet"/>
      <w:lvlText w:val=""/>
      <w:lvlJc w:val="left"/>
      <w:pPr>
        <w:ind w:left="450" w:hanging="360"/>
      </w:pPr>
      <w:rPr>
        <w:rFonts w:ascii="Symbol" w:hAnsi="Symbol" w:hint="default"/>
        <w:color w:val="0F243E"/>
        <w:spacing w:val="40"/>
        <w:position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1D304A8"/>
    <w:multiLevelType w:val="hybridMultilevel"/>
    <w:tmpl w:val="91A033DC"/>
    <w:lvl w:ilvl="0" w:tplc="CF7EA1F0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73C77849"/>
    <w:multiLevelType w:val="hybridMultilevel"/>
    <w:tmpl w:val="D19E4474"/>
    <w:lvl w:ilvl="0" w:tplc="CF7EA1F0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C2B5AF1"/>
    <w:multiLevelType w:val="hybridMultilevel"/>
    <w:tmpl w:val="DACC5088"/>
    <w:lvl w:ilvl="0" w:tplc="C3B22A80">
      <w:start w:val="1"/>
      <w:numFmt w:val="bullet"/>
      <w:lvlText w:val=""/>
      <w:lvlJc w:val="left"/>
      <w:pPr>
        <w:ind w:left="540" w:hanging="360"/>
      </w:pPr>
      <w:rPr>
        <w:rFonts w:ascii="Symbol" w:hAnsi="Symbol" w:hint="default"/>
        <w:color w:val="0F243E"/>
        <w:spacing w:val="40"/>
        <w:position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9"/>
  </w:num>
  <w:num w:numId="3">
    <w:abstractNumId w:val="9"/>
  </w:num>
  <w:num w:numId="4">
    <w:abstractNumId w:val="9"/>
  </w:num>
  <w:num w:numId="5">
    <w:abstractNumId w:val="9"/>
  </w:num>
  <w:num w:numId="6">
    <w:abstractNumId w:val="9"/>
  </w:num>
  <w:num w:numId="7">
    <w:abstractNumId w:val="9"/>
  </w:num>
  <w:num w:numId="8">
    <w:abstractNumId w:val="9"/>
  </w:num>
  <w:num w:numId="9">
    <w:abstractNumId w:val="9"/>
  </w:num>
  <w:num w:numId="10">
    <w:abstractNumId w:val="39"/>
  </w:num>
  <w:num w:numId="11">
    <w:abstractNumId w:val="36"/>
  </w:num>
  <w:num w:numId="12">
    <w:abstractNumId w:val="13"/>
  </w:num>
  <w:num w:numId="13">
    <w:abstractNumId w:val="10"/>
  </w:num>
  <w:num w:numId="14">
    <w:abstractNumId w:val="16"/>
  </w:num>
  <w:num w:numId="15">
    <w:abstractNumId w:val="32"/>
  </w:num>
  <w:num w:numId="16">
    <w:abstractNumId w:val="23"/>
  </w:num>
  <w:num w:numId="17">
    <w:abstractNumId w:val="19"/>
  </w:num>
  <w:num w:numId="18">
    <w:abstractNumId w:val="35"/>
  </w:num>
  <w:num w:numId="19">
    <w:abstractNumId w:val="20"/>
  </w:num>
  <w:num w:numId="20">
    <w:abstractNumId w:val="28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14"/>
  </w:num>
  <w:num w:numId="32">
    <w:abstractNumId w:val="11"/>
  </w:num>
  <w:num w:numId="33">
    <w:abstractNumId w:val="12"/>
  </w:num>
  <w:num w:numId="34">
    <w:abstractNumId w:val="30"/>
  </w:num>
  <w:num w:numId="35">
    <w:abstractNumId w:val="26"/>
  </w:num>
  <w:num w:numId="36">
    <w:abstractNumId w:val="38"/>
  </w:num>
  <w:num w:numId="37">
    <w:abstractNumId w:val="9"/>
  </w:num>
  <w:num w:numId="38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5"/>
  </w:num>
  <w:num w:numId="45">
    <w:abstractNumId w:val="18"/>
  </w:num>
  <w:num w:numId="46">
    <w:abstractNumId w:val="29"/>
  </w:num>
  <w:num w:numId="47">
    <w:abstractNumId w:val="25"/>
  </w:num>
  <w:num w:numId="48">
    <w:abstractNumId w:val="31"/>
  </w:num>
  <w:num w:numId="49">
    <w:abstractNumId w:val="27"/>
  </w:num>
  <w:num w:numId="50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75"/>
  <w:displayBackgroundShape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37F8"/>
    <w:rsid w:val="0002767F"/>
    <w:rsid w:val="0003710A"/>
    <w:rsid w:val="00037213"/>
    <w:rsid w:val="0009267F"/>
    <w:rsid w:val="000B63FA"/>
    <w:rsid w:val="000E71AC"/>
    <w:rsid w:val="000F73E1"/>
    <w:rsid w:val="00137D3B"/>
    <w:rsid w:val="001873E1"/>
    <w:rsid w:val="001B37AB"/>
    <w:rsid w:val="001C03D8"/>
    <w:rsid w:val="001D2CDA"/>
    <w:rsid w:val="00242BE2"/>
    <w:rsid w:val="0026614E"/>
    <w:rsid w:val="00266618"/>
    <w:rsid w:val="002816C7"/>
    <w:rsid w:val="00284169"/>
    <w:rsid w:val="00296E65"/>
    <w:rsid w:val="002A23D2"/>
    <w:rsid w:val="002B7D69"/>
    <w:rsid w:val="002D7D93"/>
    <w:rsid w:val="002E5AB9"/>
    <w:rsid w:val="002F753C"/>
    <w:rsid w:val="0031390A"/>
    <w:rsid w:val="003374C2"/>
    <w:rsid w:val="00362A0A"/>
    <w:rsid w:val="00393549"/>
    <w:rsid w:val="003D2E49"/>
    <w:rsid w:val="00407D05"/>
    <w:rsid w:val="0044727A"/>
    <w:rsid w:val="00455768"/>
    <w:rsid w:val="00495608"/>
    <w:rsid w:val="004A1731"/>
    <w:rsid w:val="004A756E"/>
    <w:rsid w:val="004B5697"/>
    <w:rsid w:val="004D26D7"/>
    <w:rsid w:val="0050642B"/>
    <w:rsid w:val="00507EFB"/>
    <w:rsid w:val="005373A7"/>
    <w:rsid w:val="00545874"/>
    <w:rsid w:val="00552499"/>
    <w:rsid w:val="00555177"/>
    <w:rsid w:val="005632AC"/>
    <w:rsid w:val="005A5DDE"/>
    <w:rsid w:val="005C4BF5"/>
    <w:rsid w:val="005E492E"/>
    <w:rsid w:val="005F2F2E"/>
    <w:rsid w:val="00600052"/>
    <w:rsid w:val="00604E02"/>
    <w:rsid w:val="0060693E"/>
    <w:rsid w:val="00610E9D"/>
    <w:rsid w:val="006173B1"/>
    <w:rsid w:val="006362FD"/>
    <w:rsid w:val="006405D0"/>
    <w:rsid w:val="0064141D"/>
    <w:rsid w:val="0069167E"/>
    <w:rsid w:val="006B5DD9"/>
    <w:rsid w:val="00714581"/>
    <w:rsid w:val="00763428"/>
    <w:rsid w:val="00772733"/>
    <w:rsid w:val="00780BB5"/>
    <w:rsid w:val="007C622F"/>
    <w:rsid w:val="007D7F99"/>
    <w:rsid w:val="007E0E30"/>
    <w:rsid w:val="00803FB5"/>
    <w:rsid w:val="00836F0C"/>
    <w:rsid w:val="00855801"/>
    <w:rsid w:val="008606E5"/>
    <w:rsid w:val="00863445"/>
    <w:rsid w:val="00884B45"/>
    <w:rsid w:val="008B52EF"/>
    <w:rsid w:val="008C5462"/>
    <w:rsid w:val="008E45E3"/>
    <w:rsid w:val="008F180B"/>
    <w:rsid w:val="009537F8"/>
    <w:rsid w:val="0097093A"/>
    <w:rsid w:val="009738AC"/>
    <w:rsid w:val="009810C8"/>
    <w:rsid w:val="00992821"/>
    <w:rsid w:val="009A39E6"/>
    <w:rsid w:val="009F10B8"/>
    <w:rsid w:val="00A07A6B"/>
    <w:rsid w:val="00A248C1"/>
    <w:rsid w:val="00A2540D"/>
    <w:rsid w:val="00A623C1"/>
    <w:rsid w:val="00A71F1E"/>
    <w:rsid w:val="00AE3AF9"/>
    <w:rsid w:val="00AF5C85"/>
    <w:rsid w:val="00B00EA9"/>
    <w:rsid w:val="00B26045"/>
    <w:rsid w:val="00B45447"/>
    <w:rsid w:val="00B55F1E"/>
    <w:rsid w:val="00B574B1"/>
    <w:rsid w:val="00B94DA4"/>
    <w:rsid w:val="00BD07CC"/>
    <w:rsid w:val="00BE2E25"/>
    <w:rsid w:val="00C24B94"/>
    <w:rsid w:val="00C274C1"/>
    <w:rsid w:val="00C33C5C"/>
    <w:rsid w:val="00C6451D"/>
    <w:rsid w:val="00C87543"/>
    <w:rsid w:val="00CA1593"/>
    <w:rsid w:val="00CA45BC"/>
    <w:rsid w:val="00D337BA"/>
    <w:rsid w:val="00D43AA6"/>
    <w:rsid w:val="00D456B3"/>
    <w:rsid w:val="00D6373A"/>
    <w:rsid w:val="00D84FBD"/>
    <w:rsid w:val="00DF76D7"/>
    <w:rsid w:val="00E349E9"/>
    <w:rsid w:val="00E5234B"/>
    <w:rsid w:val="00E64D4E"/>
    <w:rsid w:val="00E67906"/>
    <w:rsid w:val="00E711CB"/>
    <w:rsid w:val="00E743A3"/>
    <w:rsid w:val="00E75268"/>
    <w:rsid w:val="00EF367C"/>
    <w:rsid w:val="00F34FA9"/>
    <w:rsid w:val="00F602FD"/>
    <w:rsid w:val="00F66C31"/>
    <w:rsid w:val="00F936EE"/>
    <w:rsid w:val="00FD0FB0"/>
    <w:rsid w:val="00FE28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Type"/>
  <w:smartTagType w:namespaceuri="urn:schemas-microsoft-com:office:smarttags" w:name="City"/>
  <w:smartTagType w:namespaceuri="urn:schemas-microsoft-com:office:smarttags" w:name="place"/>
  <w:shapeDefaults>
    <o:shapedefaults v:ext="edit" spidmax="118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DDE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9537F8"/>
  </w:style>
  <w:style w:type="paragraph" w:styleId="ListParagraph">
    <w:name w:val="List Paragraph"/>
    <w:basedOn w:val="Normal"/>
    <w:uiPriority w:val="99"/>
    <w:qFormat/>
    <w:rsid w:val="009537F8"/>
    <w:pPr>
      <w:ind w:left="720"/>
      <w:contextualSpacing/>
    </w:pPr>
  </w:style>
  <w:style w:type="paragraph" w:styleId="ListBullet">
    <w:name w:val="List Bullet"/>
    <w:basedOn w:val="Normal"/>
    <w:uiPriority w:val="99"/>
    <w:rsid w:val="00AF5C85"/>
    <w:pPr>
      <w:tabs>
        <w:tab w:val="num" w:pos="360"/>
      </w:tabs>
      <w:spacing w:after="0" w:line="240" w:lineRule="auto"/>
      <w:ind w:left="360" w:hanging="360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99"/>
    <w:qFormat/>
    <w:locked/>
    <w:rsid w:val="00AF5C85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2947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7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7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7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7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1106</TotalTime>
  <Pages>6</Pages>
  <Words>3122</Words>
  <Characters>17797</Characters>
  <Application>Microsoft Office Outlook</Application>
  <DocSecurity>0</DocSecurity>
  <Lines>0</Lines>
  <Paragraphs>0</Paragraphs>
  <ScaleCrop>false</ScaleCrop>
  <Company>Toshiba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Mrs</dc:title>
  <dc:subject/>
  <dc:creator>Mrs. Lambert</dc:creator>
  <cp:keywords/>
  <dc:description/>
  <cp:lastModifiedBy>Madison County Schools</cp:lastModifiedBy>
  <cp:revision>3</cp:revision>
  <cp:lastPrinted>2012-04-04T21:02:00Z</cp:lastPrinted>
  <dcterms:created xsi:type="dcterms:W3CDTF">2012-04-04T21:02:00Z</dcterms:created>
  <dcterms:modified xsi:type="dcterms:W3CDTF">2012-04-11T21:25:00Z</dcterms:modified>
</cp:coreProperties>
</file>